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8D7C9A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8D7C9A">
        <w:rPr>
          <w:rFonts w:eastAsia="Times New Roman" w:cs="Arial"/>
          <w:sz w:val="24"/>
          <w:szCs w:val="20"/>
          <w:lang w:eastAsia="ar-SA"/>
        </w:rPr>
        <w:t>3GPP TSG-SA WG1 Meeting #75</w:t>
      </w:r>
      <w:r w:rsidRPr="008D7C9A">
        <w:rPr>
          <w:rFonts w:eastAsia="Times New Roman" w:cs="Arial"/>
          <w:sz w:val="24"/>
          <w:szCs w:val="20"/>
          <w:lang w:eastAsia="ar-SA"/>
        </w:rPr>
        <w:tab/>
      </w:r>
      <w:r w:rsidRPr="008D7C9A">
        <w:rPr>
          <w:rFonts w:cs="Arial"/>
          <w:sz w:val="24"/>
          <w:szCs w:val="24"/>
        </w:rPr>
        <w:t>S1-162</w:t>
      </w:r>
      <w:r w:rsidR="00091CCC" w:rsidRPr="008D7C9A">
        <w:rPr>
          <w:rFonts w:cs="Arial"/>
          <w:sz w:val="24"/>
          <w:szCs w:val="24"/>
        </w:rPr>
        <w:t>23</w:t>
      </w:r>
      <w:r w:rsidR="00D5524D">
        <w:rPr>
          <w:rFonts w:cs="Arial"/>
          <w:sz w:val="24"/>
          <w:szCs w:val="24"/>
        </w:rPr>
        <w:t>2</w:t>
      </w:r>
    </w:p>
    <w:p w:rsidR="00411066" w:rsidRPr="008D7C9A" w:rsidRDefault="00411066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D7C9A">
        <w:rPr>
          <w:rFonts w:eastAsia="Times New Roman" w:cs="Arial"/>
          <w:sz w:val="24"/>
          <w:szCs w:val="20"/>
          <w:lang w:eastAsia="ar-SA"/>
        </w:rPr>
        <w:t>San Francisco, CA, USA, 22-26 August 2016</w:t>
      </w:r>
      <w:r w:rsidRPr="008D7C9A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8D7C9A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8D7C9A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b/>
          <w:sz w:val="24"/>
          <w:szCs w:val="24"/>
          <w:lang w:eastAsia="ar-SA"/>
        </w:rPr>
      </w:pPr>
      <w:r w:rsidRPr="008D7C9A">
        <w:rPr>
          <w:rFonts w:eastAsia="Times New Roman" w:cs="Arial"/>
          <w:b/>
          <w:sz w:val="24"/>
          <w:szCs w:val="24"/>
          <w:lang w:eastAsia="ar-SA"/>
        </w:rPr>
        <w:t>Title:</w:t>
      </w:r>
      <w:r w:rsidRPr="008D7C9A">
        <w:rPr>
          <w:rFonts w:eastAsia="Times New Roman" w:cs="Arial"/>
          <w:b/>
          <w:sz w:val="24"/>
          <w:szCs w:val="24"/>
          <w:lang w:eastAsia="ar-SA"/>
        </w:rPr>
        <w:tab/>
      </w:r>
      <w:bookmarkStart w:id="0" w:name="Title"/>
      <w:bookmarkEnd w:id="0"/>
      <w:r w:rsidR="001C7B41" w:rsidRPr="008D7C9A">
        <w:rPr>
          <w:rFonts w:eastAsia="Times New Roman" w:cs="Arial"/>
          <w:b/>
          <w:sz w:val="24"/>
          <w:szCs w:val="24"/>
          <w:lang w:eastAsia="ar-SA"/>
        </w:rPr>
        <w:t>V2X Drafting</w:t>
      </w:r>
      <w:r w:rsidR="00B13FC1" w:rsidRPr="008D7C9A">
        <w:rPr>
          <w:rFonts w:eastAsia="Times New Roman" w:cs="Arial"/>
          <w:b/>
          <w:sz w:val="24"/>
          <w:szCs w:val="24"/>
          <w:lang w:eastAsia="ar-SA"/>
        </w:rPr>
        <w:t xml:space="preserve"> Session</w:t>
      </w:r>
      <w:r w:rsidR="001C7B41" w:rsidRPr="008D7C9A">
        <w:rPr>
          <w:rFonts w:eastAsia="Times New Roman" w:cs="Arial"/>
          <w:b/>
          <w:sz w:val="24"/>
          <w:szCs w:val="24"/>
          <w:lang w:eastAsia="ar-SA"/>
        </w:rPr>
        <w:t xml:space="preserve"> </w:t>
      </w:r>
      <w:r w:rsidR="00D5524D">
        <w:rPr>
          <w:rFonts w:eastAsia="Times New Roman" w:cs="Arial"/>
          <w:b/>
          <w:sz w:val="24"/>
          <w:szCs w:val="24"/>
          <w:lang w:eastAsia="ar-SA"/>
        </w:rPr>
        <w:t>Report</w:t>
      </w:r>
    </w:p>
    <w:p w:rsidR="00411066" w:rsidRPr="008D7C9A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b/>
          <w:sz w:val="24"/>
          <w:szCs w:val="24"/>
          <w:lang w:eastAsia="ar-SA"/>
        </w:rPr>
      </w:pPr>
      <w:bookmarkStart w:id="1" w:name="OLE_LINK3"/>
      <w:bookmarkStart w:id="2" w:name="OLE_LINK4"/>
      <w:proofErr w:type="gramStart"/>
      <w:r w:rsidRPr="008D7C9A">
        <w:rPr>
          <w:rFonts w:eastAsia="Times New Roman" w:cs="Arial"/>
          <w:b/>
          <w:sz w:val="24"/>
          <w:szCs w:val="24"/>
          <w:lang w:eastAsia="ar-SA"/>
        </w:rPr>
        <w:t>Ag.</w:t>
      </w:r>
      <w:proofErr w:type="gramEnd"/>
      <w:r w:rsidRPr="008D7C9A">
        <w:rPr>
          <w:rFonts w:eastAsia="Times New Roman" w:cs="Arial"/>
          <w:b/>
          <w:sz w:val="24"/>
          <w:szCs w:val="24"/>
          <w:lang w:eastAsia="ar-SA"/>
        </w:rPr>
        <w:t xml:space="preserve"> Item:</w:t>
      </w:r>
      <w:r w:rsidRPr="008D7C9A">
        <w:rPr>
          <w:rFonts w:eastAsia="Times New Roman" w:cs="Arial"/>
          <w:b/>
          <w:sz w:val="24"/>
          <w:szCs w:val="24"/>
          <w:lang w:eastAsia="ar-SA"/>
        </w:rPr>
        <w:tab/>
      </w:r>
      <w:r w:rsidR="00B13FC1" w:rsidRPr="008D7C9A">
        <w:rPr>
          <w:rFonts w:eastAsia="Times New Roman" w:cs="Arial"/>
          <w:b/>
          <w:sz w:val="24"/>
          <w:szCs w:val="24"/>
          <w:lang w:eastAsia="ar-SA"/>
        </w:rPr>
        <w:t>9.2 FS_eV2X</w:t>
      </w:r>
      <w:r w:rsidR="008A3E80" w:rsidRPr="008D7C9A">
        <w:rPr>
          <w:rFonts w:eastAsia="Times New Roman" w:cs="Arial"/>
          <w:b/>
          <w:sz w:val="24"/>
          <w:szCs w:val="24"/>
          <w:lang w:eastAsia="ar-SA"/>
        </w:rPr>
        <w:t>, 7.2 Rel-14 WIs/CRs (V2XLTE only)</w:t>
      </w:r>
    </w:p>
    <w:p w:rsidR="00411066" w:rsidRPr="008D7C9A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b/>
          <w:sz w:val="24"/>
          <w:szCs w:val="24"/>
          <w:lang w:eastAsia="ar-SA"/>
        </w:rPr>
      </w:pPr>
      <w:r w:rsidRPr="008D7C9A">
        <w:rPr>
          <w:rFonts w:eastAsia="Times New Roman" w:cs="Arial"/>
          <w:b/>
          <w:sz w:val="24"/>
          <w:szCs w:val="24"/>
          <w:lang w:eastAsia="ar-SA"/>
        </w:rPr>
        <w:t>Source:</w:t>
      </w:r>
      <w:bookmarkEnd w:id="1"/>
      <w:bookmarkEnd w:id="2"/>
      <w:r w:rsidRPr="008D7C9A">
        <w:rPr>
          <w:rFonts w:eastAsia="Times New Roman" w:cs="Arial"/>
          <w:b/>
          <w:sz w:val="24"/>
          <w:szCs w:val="24"/>
          <w:lang w:eastAsia="ar-SA"/>
        </w:rPr>
        <w:tab/>
      </w:r>
      <w:r w:rsidR="00B13FC1" w:rsidRPr="008D7C9A">
        <w:rPr>
          <w:rFonts w:eastAsia="Times New Roman" w:cs="Arial"/>
          <w:b/>
          <w:sz w:val="24"/>
          <w:szCs w:val="24"/>
          <w:lang w:eastAsia="ar-SA"/>
        </w:rPr>
        <w:t>SA1 Vice Chairman, Ki-Dong Lee, LG Electronics Inc.</w:t>
      </w:r>
    </w:p>
    <w:p w:rsidR="00411066" w:rsidRPr="008D7C9A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23F03" w:rsidRPr="008D7C9A" w:rsidRDefault="001C7B41" w:rsidP="00723F03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8D7C9A">
        <w:rPr>
          <w:rFonts w:eastAsia="MS Mincho" w:cs="Arial"/>
          <w:bCs/>
          <w:sz w:val="36"/>
          <w:szCs w:val="36"/>
          <w:lang w:eastAsia="ar-SA"/>
        </w:rPr>
        <w:t xml:space="preserve">V2X </w:t>
      </w:r>
      <w:r w:rsidR="00723F03" w:rsidRPr="008D7C9A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23F03" w:rsidRPr="008D7C9A" w:rsidRDefault="00B13FC1" w:rsidP="00723F03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28"/>
          <w:szCs w:val="28"/>
          <w:lang w:eastAsia="ar-SA"/>
        </w:rPr>
      </w:pPr>
      <w:r w:rsidRPr="008D7C9A">
        <w:rPr>
          <w:rFonts w:eastAsia="Arial Unicode MS" w:cs="Arial"/>
          <w:bCs/>
          <w:sz w:val="28"/>
          <w:szCs w:val="28"/>
          <w:lang w:eastAsia="ar-SA"/>
        </w:rPr>
        <w:t>(</w:t>
      </w:r>
      <w:r w:rsidR="008A3E80" w:rsidRPr="008D7C9A">
        <w:rPr>
          <w:rFonts w:eastAsia="Arial Unicode MS" w:cs="Arial"/>
          <w:bCs/>
          <w:sz w:val="28"/>
          <w:szCs w:val="28"/>
          <w:lang w:eastAsia="ar-SA"/>
        </w:rPr>
        <w:t xml:space="preserve">Rel-15 FS_eV2X, </w:t>
      </w:r>
      <w:r w:rsidRPr="008D7C9A">
        <w:rPr>
          <w:rFonts w:eastAsia="Arial Unicode MS" w:cs="Arial"/>
          <w:bCs/>
          <w:sz w:val="28"/>
          <w:szCs w:val="28"/>
          <w:lang w:eastAsia="ar-SA"/>
        </w:rPr>
        <w:t xml:space="preserve">Rel-14 </w:t>
      </w:r>
      <w:r w:rsidR="001C7B41" w:rsidRPr="008D7C9A">
        <w:rPr>
          <w:rFonts w:eastAsia="Arial Unicode MS" w:cs="Arial"/>
          <w:bCs/>
          <w:sz w:val="28"/>
          <w:szCs w:val="28"/>
          <w:lang w:eastAsia="ar-SA"/>
        </w:rPr>
        <w:t>V2X</w:t>
      </w:r>
      <w:r w:rsidR="006D6079" w:rsidRPr="008D7C9A">
        <w:rPr>
          <w:rFonts w:eastAsia="Arial Unicode MS" w:cs="Arial"/>
          <w:bCs/>
          <w:sz w:val="28"/>
          <w:szCs w:val="28"/>
          <w:lang w:eastAsia="ar-SA"/>
        </w:rPr>
        <w:t>LTE</w:t>
      </w:r>
      <w:r w:rsidRPr="008D7C9A">
        <w:rPr>
          <w:rFonts w:eastAsia="Arial Unicode MS" w:cs="Arial"/>
          <w:bCs/>
          <w:sz w:val="28"/>
          <w:szCs w:val="28"/>
          <w:lang w:eastAsia="ar-SA"/>
        </w:rPr>
        <w:t>)</w:t>
      </w:r>
    </w:p>
    <w:p w:rsidR="00723F03" w:rsidRPr="008D7C9A" w:rsidRDefault="00723F03" w:rsidP="00723F03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D7C9A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:rsidR="00723F03" w:rsidRPr="008D7C9A" w:rsidRDefault="00723F03" w:rsidP="00723F03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8D7C9A">
        <w:rPr>
          <w:rFonts w:eastAsia="Arial Unicode MS"/>
          <w:sz w:val="24"/>
          <w:szCs w:val="24"/>
          <w:lang w:eastAsia="ar-SA"/>
        </w:rPr>
        <w:t>Room A: Plenary/Drafting</w:t>
      </w:r>
      <w:r w:rsidRPr="008D7C9A">
        <w:rPr>
          <w:rFonts w:eastAsia="Arial Unicode MS"/>
          <w:sz w:val="24"/>
          <w:szCs w:val="24"/>
          <w:lang w:eastAsia="ar-SA"/>
        </w:rPr>
        <w:tab/>
      </w:r>
      <w:r w:rsidR="00FC4761" w:rsidRPr="008D7C9A">
        <w:rPr>
          <w:rFonts w:eastAsia="Arial Unicode MS"/>
          <w:sz w:val="24"/>
          <w:szCs w:val="24"/>
          <w:lang w:eastAsia="ar-SA"/>
        </w:rPr>
        <w:t>(Day 3 – V2X</w:t>
      </w:r>
      <w:r w:rsidR="00680FC7" w:rsidRPr="008D7C9A">
        <w:rPr>
          <w:rFonts w:eastAsia="Arial Unicode MS"/>
          <w:sz w:val="24"/>
          <w:szCs w:val="24"/>
          <w:lang w:eastAsia="ar-SA"/>
        </w:rPr>
        <w:t>: Golden Gate 6-7</w:t>
      </w:r>
      <w:r w:rsidR="00FC4761" w:rsidRPr="008D7C9A">
        <w:rPr>
          <w:rFonts w:eastAsia="Arial Unicode MS"/>
          <w:sz w:val="24"/>
          <w:szCs w:val="24"/>
          <w:lang w:eastAsia="ar-SA"/>
        </w:rPr>
        <w:t>)</w:t>
      </w:r>
      <w:r w:rsidRPr="008D7C9A">
        <w:rPr>
          <w:rFonts w:eastAsia="Arial Unicode MS"/>
          <w:sz w:val="24"/>
          <w:szCs w:val="24"/>
          <w:lang w:eastAsia="ar-SA"/>
        </w:rPr>
        <w:tab/>
      </w:r>
    </w:p>
    <w:p w:rsidR="00723F03" w:rsidRPr="008D7C9A" w:rsidRDefault="00723F03" w:rsidP="00723F03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>Room B: Breakout</w:t>
      </w: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FC4761" w:rsidRPr="008D7C9A">
        <w:rPr>
          <w:rFonts w:eastAsia="Arial Unicode MS" w:cs="Arial"/>
          <w:color w:val="00B050"/>
          <w:sz w:val="24"/>
          <w:szCs w:val="24"/>
          <w:lang w:eastAsia="ar-SA"/>
        </w:rPr>
        <w:t>(Day 2 – V2X</w:t>
      </w:r>
      <w:r w:rsidR="00680FC7" w:rsidRPr="008D7C9A">
        <w:rPr>
          <w:rFonts w:eastAsia="Arial Unicode MS" w:cs="Arial"/>
          <w:color w:val="00B050"/>
          <w:sz w:val="24"/>
          <w:szCs w:val="24"/>
          <w:lang w:eastAsia="ar-SA"/>
        </w:rPr>
        <w:t>: Golden Gate 4-5</w:t>
      </w:r>
      <w:r w:rsidR="00FC4761" w:rsidRPr="008D7C9A">
        <w:rPr>
          <w:rFonts w:eastAsia="Arial Unicode MS" w:cs="Arial"/>
          <w:color w:val="00B050"/>
          <w:sz w:val="24"/>
          <w:szCs w:val="24"/>
          <w:lang w:eastAsia="ar-SA"/>
        </w:rPr>
        <w:t>)</w:t>
      </w:r>
      <w:r w:rsidRPr="008D7C9A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723F03" w:rsidRPr="008D7C9A" w:rsidRDefault="00723F03" w:rsidP="00723F0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  <w:p w:rsidR="000065E1" w:rsidRPr="008D7C9A" w:rsidRDefault="000065E1" w:rsidP="00FC476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color w:val="00B050"/>
                <w:sz w:val="20"/>
                <w:szCs w:val="20"/>
                <w:lang w:eastAsia="ar-SA"/>
              </w:rPr>
              <w:t>(Day 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color w:val="00B050"/>
                <w:sz w:val="20"/>
                <w:szCs w:val="20"/>
                <w:lang w:eastAsia="ar-SA"/>
              </w:rPr>
              <w:t>(Day 3)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D5524D" w:rsidRPr="008D7C9A" w:rsidRDefault="00D5524D" w:rsidP="00D552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D5524D" w:rsidP="00D552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0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 Privacy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0065E1" w:rsidRPr="008D7C9A" w:rsidTr="000065E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723F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lastRenderedPageBreak/>
              <w:t>FS_eV2X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8D7C9A">
              <w:rPr>
                <w:rFonts w:eastAsia="MS Mincho" w:cs="Arial"/>
                <w:b/>
                <w:color w:val="FF00FF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3D6A7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 w:themeColor="text1"/>
                <w:kern w:val="24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V2X Revision </w:t>
            </w:r>
            <w:r w:rsidRPr="008D7C9A">
              <w:rPr>
                <w:rFonts w:cs="Arial"/>
                <w:b/>
                <w:bCs/>
                <w:color w:val="555555"/>
                <w:sz w:val="19"/>
                <w:szCs w:val="19"/>
                <w:lang w:eastAsia="ko-KR"/>
              </w:rPr>
              <w:drawing>
                <wp:inline distT="0" distB="0" distL="0" distR="0" wp14:anchorId="08D9C9A3" wp14:editId="2619380D">
                  <wp:extent cx="257175" cy="257175"/>
                  <wp:effectExtent l="0" t="0" r="9525" b="9525"/>
                  <wp:docPr id="1" name="Picture 1" descr="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🚙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16:00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17:30</w:t>
            </w: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065E1" w:rsidRPr="008D7C9A" w:rsidTr="000065E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17:40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8D7C9A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8A3E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FS_eV2X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/</w:t>
            </w:r>
            <w:r w:rsidRPr="008D7C9A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V2XLTE</w:t>
            </w:r>
          </w:p>
          <w:p w:rsidR="000065E1" w:rsidRPr="008D7C9A" w:rsidRDefault="000065E1" w:rsidP="008A3E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065E1" w:rsidRPr="008D7C9A" w:rsidRDefault="000065E1" w:rsidP="00655EF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8D7C9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8D7C9A">
              <w:rPr>
                <w:rFonts w:eastAsia="MS Mincho" w:cs="Arial"/>
                <w:b/>
                <w:color w:val="FF00FF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 w:rsidRPr="008D7C9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065E1" w:rsidRPr="008D7C9A" w:rsidRDefault="000065E1" w:rsidP="003D6A7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8D7C9A"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  <w:t xml:space="preserve">V2X Revision </w:t>
            </w:r>
            <w:r w:rsidRPr="008D7C9A">
              <w:rPr>
                <w:rFonts w:cs="Arial"/>
                <w:b/>
                <w:bCs/>
                <w:color w:val="555555"/>
                <w:sz w:val="19"/>
                <w:szCs w:val="19"/>
                <w:lang w:eastAsia="ko-KR"/>
              </w:rPr>
              <w:drawing>
                <wp:inline distT="0" distB="0" distL="0" distR="0" wp14:anchorId="3088094A" wp14:editId="6DD9290E">
                  <wp:extent cx="304800" cy="304800"/>
                  <wp:effectExtent l="0" t="0" r="0" b="0"/>
                  <wp:docPr id="2" name="Picture 2" descr="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🚕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0065E1" w:rsidRPr="008D7C9A" w:rsidRDefault="000065E1" w:rsidP="00655EF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17:40</w:t>
            </w:r>
          </w:p>
          <w:p w:rsidR="000065E1" w:rsidRPr="008D7C9A" w:rsidRDefault="000065E1" w:rsidP="00655EF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065E1" w:rsidRPr="008D7C9A" w:rsidRDefault="000065E1" w:rsidP="00655EF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8D7C9A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 w:rsidRPr="008D7C9A">
        <w:rPr>
          <w:rFonts w:eastAsia="Arial Unicode MS" w:cs="Arial"/>
          <w:b/>
          <w:sz w:val="20"/>
          <w:szCs w:val="20"/>
          <w:u w:val="single"/>
          <w:lang w:eastAsia="ar-SA"/>
        </w:rPr>
        <w:t>Drafting sessions:</w:t>
      </w:r>
      <w:r w:rsidRPr="008D7C9A"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 w:rsidRPr="008D7C9A">
        <w:rPr>
          <w:rFonts w:eastAsia="Arial Unicode MS" w:cs="Arial"/>
          <w:bCs/>
          <w:sz w:val="20"/>
          <w:szCs w:val="20"/>
          <w:lang w:eastAsia="ar-SA"/>
        </w:rPr>
        <w:t xml:space="preserve">SMARTER: Mark </w:t>
      </w:r>
      <w:proofErr w:type="spellStart"/>
      <w:r w:rsidRPr="008D7C9A">
        <w:rPr>
          <w:rFonts w:eastAsia="Arial Unicode MS" w:cs="Arial"/>
          <w:bCs/>
          <w:sz w:val="20"/>
          <w:szCs w:val="20"/>
          <w:lang w:eastAsia="ar-SA"/>
        </w:rPr>
        <w:t>Younge</w:t>
      </w:r>
      <w:proofErr w:type="spellEnd"/>
      <w:r w:rsidRPr="008D7C9A">
        <w:rPr>
          <w:rFonts w:eastAsia="Arial Unicode MS" w:cs="Arial"/>
          <w:bCs/>
          <w:sz w:val="20"/>
          <w:szCs w:val="20"/>
          <w:lang w:eastAsia="ar-SA"/>
        </w:rPr>
        <w:t xml:space="preserve"> (T-Mobile US)</w:t>
      </w:r>
    </w:p>
    <w:p w:rsidR="00723F03" w:rsidRPr="008D7C9A" w:rsidRDefault="00723F03" w:rsidP="00723F03">
      <w:pPr>
        <w:suppressAutoHyphens/>
        <w:spacing w:after="0" w:line="240" w:lineRule="auto"/>
        <w:rPr>
          <w:rFonts w:eastAsia="Arial Unicode MS" w:cs="Arial"/>
          <w:b/>
          <w:bCs/>
          <w:sz w:val="20"/>
          <w:szCs w:val="20"/>
          <w:lang w:eastAsia="ar-SA"/>
        </w:rPr>
      </w:pPr>
      <w:r w:rsidRPr="008D7C9A">
        <w:rPr>
          <w:rFonts w:eastAsia="Arial Unicode MS" w:cs="Arial"/>
          <w:b/>
          <w:bCs/>
          <w:sz w:val="20"/>
          <w:szCs w:val="20"/>
          <w:lang w:eastAsia="ar-SA"/>
        </w:rPr>
        <w:t>V2X: Ki-Dong Lee (LG)</w:t>
      </w:r>
    </w:p>
    <w:p w:rsidR="00723F03" w:rsidRPr="008D7C9A" w:rsidRDefault="00A6387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proofErr w:type="spellStart"/>
      <w:r w:rsidRPr="008D7C9A">
        <w:rPr>
          <w:rFonts w:eastAsia="Arial Unicode MS" w:cs="Arial"/>
          <w:bCs/>
          <w:sz w:val="20"/>
          <w:szCs w:val="20"/>
          <w:lang w:eastAsia="ar-SA"/>
        </w:rPr>
        <w:t>MCImp</w:t>
      </w:r>
      <w:proofErr w:type="spellEnd"/>
      <w:r w:rsidR="00723F03" w:rsidRPr="008D7C9A">
        <w:rPr>
          <w:rFonts w:eastAsia="Arial Unicode MS" w:cs="Arial"/>
          <w:bCs/>
          <w:sz w:val="20"/>
          <w:szCs w:val="20"/>
          <w:lang w:eastAsia="ar-SA"/>
        </w:rPr>
        <w:t xml:space="preserve">: Toon </w:t>
      </w:r>
      <w:proofErr w:type="spellStart"/>
      <w:r w:rsidR="00723F03" w:rsidRPr="008D7C9A">
        <w:rPr>
          <w:rFonts w:eastAsia="Arial Unicode MS" w:cs="Arial"/>
          <w:bCs/>
          <w:sz w:val="20"/>
          <w:szCs w:val="20"/>
          <w:lang w:eastAsia="ar-SA"/>
        </w:rPr>
        <w:t>Norp</w:t>
      </w:r>
      <w:proofErr w:type="spellEnd"/>
      <w:r w:rsidR="00723F03" w:rsidRPr="008D7C9A">
        <w:rPr>
          <w:rFonts w:eastAsia="Arial Unicode MS" w:cs="Arial"/>
          <w:bCs/>
          <w:sz w:val="20"/>
          <w:szCs w:val="20"/>
          <w:lang w:eastAsia="ar-SA"/>
        </w:rPr>
        <w:t xml:space="preserve"> (KPN)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</w:p>
    <w:p w:rsidR="000065E1" w:rsidRPr="008D7C9A" w:rsidRDefault="000065E1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</w:p>
    <w:p w:rsidR="00291CC5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8D7C9A" w:rsidRPr="008D7C9A" w:rsidRDefault="008D7C9A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3124E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124E9" w:rsidRPr="008D7C9A" w:rsidRDefault="006D607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FS_eV2X</w:t>
            </w:r>
          </w:p>
        </w:tc>
      </w:tr>
      <w:tr w:rsidR="003124E9" w:rsidRPr="008D7C9A" w:rsidTr="00AA1BFD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:rsidR="003124E9" w:rsidRPr="008D7C9A" w:rsidRDefault="003124E9" w:rsidP="004070E3">
            <w:pPr>
              <w:pStyle w:val="Heading2"/>
            </w:pPr>
            <w:r w:rsidRPr="008D7C9A">
              <w:t>FS_eV2X: Study on Enhancement of 3GPP support for V2X services [</w:t>
            </w:r>
            <w:r w:rsidRPr="008D7C9A">
              <w:rPr>
                <w:bCs/>
              </w:rPr>
              <w:t>SP-160504]</w:t>
            </w:r>
            <w:r w:rsidR="00FC4761" w:rsidRPr="008D7C9A">
              <w:rPr>
                <w:bCs/>
              </w:rPr>
              <w:t xml:space="preserve"> (= AGE item 9.2 in SA1 Agenda)</w:t>
            </w:r>
          </w:p>
        </w:tc>
      </w:tr>
      <w:tr w:rsidR="003124E9" w:rsidRPr="008D7C9A" w:rsidTr="00AA1BF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szCs w:val="18"/>
                <w:lang w:eastAsia="ar-SA"/>
              </w:rPr>
              <w:t>Contributions to Building Block TR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Latest version: TR 22.xyzv0.1.0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Target completion date: SA#74 (12/2016)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Percentage completion: 30%</w:t>
            </w:r>
          </w:p>
          <w:p w:rsidR="003124E9" w:rsidRPr="008D7C9A" w:rsidRDefault="003124E9" w:rsidP="00AA1BF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50363" w:rsidRPr="008D7C9A" w:rsidTr="00416B70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0363" w:rsidRPr="008D7C9A" w:rsidRDefault="00650363" w:rsidP="00655EF0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Consolidation</w:t>
            </w:r>
            <w:r w:rsidR="0059639B" w:rsidRPr="008D7C9A">
              <w:rPr>
                <w:rFonts w:cs="Arial"/>
              </w:rPr>
              <w:t xml:space="preserve"> of Potential Requirements</w:t>
            </w:r>
          </w:p>
        </w:tc>
      </w:tr>
      <w:tr w:rsidR="00650363" w:rsidRPr="008D7C9A" w:rsidTr="00416B7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416B70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6B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416B70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650363" w:rsidRPr="00416B70">
                <w:rPr>
                  <w:rStyle w:val="Hyperlink"/>
                  <w:rFonts w:eastAsia="Times New Roman" w:cs="Arial"/>
                  <w:color w:val="auto"/>
                </w:rPr>
                <w:t>S1-162071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416B70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B70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416B70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B70">
              <w:rPr>
                <w:rFonts w:eastAsia="Times New Roman" w:cs="Arial"/>
                <w:szCs w:val="18"/>
                <w:lang w:eastAsia="ar-SA"/>
              </w:rPr>
              <w:t>Consolidation of PRs in eV2X TR (eV2X 5G Aspects)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416B70" w:rsidRDefault="00416B70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B70">
              <w:rPr>
                <w:rFonts w:eastAsia="Times New Roman" w:cs="Arial"/>
                <w:szCs w:val="18"/>
                <w:lang w:eastAsia="ar-SA"/>
              </w:rPr>
              <w:t>Revised to S1-162383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416B70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16B70" w:rsidRPr="008D7C9A" w:rsidTr="00416B7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B70" w:rsidRPr="00416B70" w:rsidRDefault="00416B70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6B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B70" w:rsidRPr="00416B70" w:rsidRDefault="00416B70" w:rsidP="00655EF0">
            <w:pPr>
              <w:snapToGrid w:val="0"/>
              <w:spacing w:after="0" w:line="240" w:lineRule="auto"/>
            </w:pPr>
            <w:hyperlink r:id="rId12" w:history="1">
              <w:r w:rsidRPr="00416B70">
                <w:rPr>
                  <w:rStyle w:val="Hyperlink"/>
                  <w:rFonts w:cs="Arial"/>
                  <w:color w:val="auto"/>
                </w:rPr>
                <w:t>S1-162383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B70" w:rsidRPr="00416B70" w:rsidRDefault="00416B70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B70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B70" w:rsidRPr="00416B70" w:rsidRDefault="00416B70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B70">
              <w:rPr>
                <w:rFonts w:eastAsia="Times New Roman" w:cs="Arial"/>
                <w:szCs w:val="18"/>
                <w:lang w:eastAsia="ar-SA"/>
              </w:rPr>
              <w:t>Consolidation of PRs in eV2X TR (eV2X 5G Aspects)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B70" w:rsidRPr="00416B70" w:rsidRDefault="00416B70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404" w:rsidRPr="00416B70" w:rsidRDefault="00416B70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6B70">
              <w:rPr>
                <w:rFonts w:eastAsia="Times New Roman" w:cs="Arial"/>
                <w:szCs w:val="18"/>
                <w:lang w:eastAsia="ar-SA"/>
              </w:rPr>
              <w:t>Revision of S1-162071.</w:t>
            </w:r>
          </w:p>
        </w:tc>
      </w:tr>
      <w:tr w:rsidR="003538FB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4638E9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638E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4638E9" w:rsidRDefault="003A21D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3538FB" w:rsidRPr="004638E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4638E9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4638E9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t>Clarification split of eV2X requirements between LTE and NR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4638E9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t>Revised to S1-162351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4638E9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t>Latency: E2D;</w:t>
            </w:r>
          </w:p>
          <w:p w:rsidR="004638E9" w:rsidRPr="004638E9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t>Reliability: refer to Rel-14 definition;</w:t>
            </w:r>
          </w:p>
          <w:p w:rsidR="004638E9" w:rsidRPr="004638E9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t>Change the boundary to 10ms, 90%;</w:t>
            </w:r>
          </w:p>
          <w:p w:rsidR="004638E9" w:rsidRPr="004638E9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lastRenderedPageBreak/>
              <w:t>Move to Annex (Informative);</w:t>
            </w:r>
          </w:p>
          <w:p w:rsidR="004638E9" w:rsidRPr="004638E9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38E9">
              <w:rPr>
                <w:rFonts w:eastAsia="Times New Roman" w:cs="Arial"/>
                <w:szCs w:val="18"/>
                <w:lang w:eastAsia="ar-SA"/>
              </w:rPr>
              <w:t>Text on top of the table;</w:t>
            </w:r>
          </w:p>
        </w:tc>
      </w:tr>
      <w:tr w:rsidR="004638E9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2AD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38E9" w:rsidRPr="009E2ADB" w:rsidRDefault="004638E9" w:rsidP="001C7B41">
            <w:pPr>
              <w:snapToGrid w:val="0"/>
              <w:spacing w:after="0" w:line="240" w:lineRule="auto"/>
            </w:pPr>
            <w:hyperlink r:id="rId14" w:history="1">
              <w:r w:rsidRPr="009E2ADB">
                <w:rPr>
                  <w:rStyle w:val="Hyperlink"/>
                  <w:rFonts w:cs="Arial"/>
                  <w:color w:val="auto"/>
                </w:rPr>
                <w:t>S1-162351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Clarification split of eV2X requirements between LTE and NR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38E9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Revised to S1-162384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Latency: E2D;</w:t>
            </w:r>
          </w:p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Reliability: refer to Rel-14 definition;</w:t>
            </w:r>
          </w:p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Change the boundary to 10ms, 90%;</w:t>
            </w:r>
          </w:p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Move to Annex (Informative);</w:t>
            </w:r>
          </w:p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Text on top of the table;</w:t>
            </w:r>
          </w:p>
          <w:p w:rsidR="004638E9" w:rsidRPr="009E2ADB" w:rsidRDefault="004638E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Revision of S1-162102.</w:t>
            </w:r>
          </w:p>
        </w:tc>
      </w:tr>
      <w:tr w:rsidR="009E2ADB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2AD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cs="Arial"/>
              </w:rPr>
            </w:pPr>
            <w:hyperlink r:id="rId15" w:history="1">
              <w:r w:rsidRPr="009E2ADB">
                <w:rPr>
                  <w:rStyle w:val="Hyperlink"/>
                  <w:rFonts w:cs="Arial"/>
                  <w:color w:val="auto"/>
                </w:rPr>
                <w:t>S1-162384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Clarification split of eV2X requirements between LTE and NR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Latency: E2D;</w:t>
            </w:r>
          </w:p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Reliability: refer to Rel-14 definition;</w:t>
            </w:r>
          </w:p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Change the boundary to 10ms, 90%;</w:t>
            </w:r>
          </w:p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Move to Annex (Informative);</w:t>
            </w:r>
          </w:p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Text on top of the table;</w:t>
            </w:r>
          </w:p>
          <w:p w:rsid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i/>
                <w:szCs w:val="18"/>
                <w:lang w:eastAsia="ar-SA"/>
              </w:rPr>
              <w:t>Revision of S1-162102.</w:t>
            </w:r>
          </w:p>
          <w:p w:rsidR="009E2ADB" w:rsidRPr="009E2ADB" w:rsidRDefault="009E2AD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Revision of S1-162351.</w:t>
            </w:r>
          </w:p>
        </w:tc>
      </w:tr>
      <w:tr w:rsidR="003538FB" w:rsidRPr="008D7C9A" w:rsidTr="00FB1B1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B1B1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1B1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B1B1A" w:rsidRDefault="003A21D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3538FB" w:rsidRPr="00FB1B1A">
                <w:rPr>
                  <w:rStyle w:val="Hyperlink"/>
                  <w:rFonts w:cs="Arial"/>
                  <w:color w:val="auto"/>
                  <w:szCs w:val="18"/>
                  <w:lang w:eastAsia="ar-SA"/>
                </w:rPr>
                <w:t>S1-162183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B1B1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1B1A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B1B1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1B1A">
              <w:rPr>
                <w:rFonts w:eastAsia="SimSun"/>
                <w:lang w:eastAsia="en-GB"/>
              </w:rPr>
              <w:t>eV2X requirement allocation between LTE and SMARTER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B1B1A" w:rsidRDefault="00FB1B1A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1B1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B1B1A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E48BA" w:rsidRPr="008D7C9A" w:rsidTr="00AB7AD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48BA" w:rsidRPr="008D7C9A" w:rsidRDefault="005E48BA" w:rsidP="0024130C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New use cases</w:t>
            </w:r>
            <w:r w:rsidR="00020071" w:rsidRPr="008D7C9A">
              <w:rPr>
                <w:rFonts w:cs="Arial"/>
              </w:rPr>
              <w:t xml:space="preserve"> and new requirements – communication related</w:t>
            </w:r>
          </w:p>
        </w:tc>
      </w:tr>
      <w:tr w:rsidR="00020071" w:rsidRPr="008D7C9A" w:rsidTr="002366D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AB7AD7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7AD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AB7AD7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020071" w:rsidRPr="00AB7A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AB7AD7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AD7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AB7AD7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AD7">
              <w:rPr>
                <w:rFonts w:eastAsia="Times New Roman" w:cs="Arial"/>
                <w:szCs w:val="18"/>
                <w:lang w:eastAsia="ar-SA"/>
              </w:rPr>
              <w:t>Use Case on Coexistence of 3GPP RATs and non-3GPP RATs foreV2X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AB7AD7" w:rsidRDefault="00AB7AD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7AD7">
              <w:rPr>
                <w:rFonts w:eastAsia="Times New Roman" w:cs="Arial"/>
                <w:szCs w:val="18"/>
                <w:lang w:eastAsia="ar-SA"/>
              </w:rPr>
              <w:t>Revised to S1-162356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AB7AD7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B7AD7" w:rsidRPr="008D7C9A" w:rsidTr="002366D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B7AD7" w:rsidRPr="002366D6" w:rsidRDefault="00AB7AD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66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B7AD7" w:rsidRPr="002366D6" w:rsidRDefault="00AB7AD7" w:rsidP="00655EF0">
            <w:pPr>
              <w:snapToGrid w:val="0"/>
              <w:spacing w:after="0" w:line="240" w:lineRule="auto"/>
            </w:pPr>
            <w:hyperlink r:id="rId18" w:history="1">
              <w:r w:rsidRPr="002366D6">
                <w:rPr>
                  <w:rStyle w:val="Hyperlink"/>
                  <w:rFonts w:cs="Arial"/>
                  <w:color w:val="auto"/>
                </w:rPr>
                <w:t>S1-162356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B7AD7" w:rsidRPr="002366D6" w:rsidRDefault="00AB7AD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66D6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B7AD7" w:rsidRPr="002366D6" w:rsidRDefault="00AB7AD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66D6">
              <w:rPr>
                <w:rFonts w:eastAsia="Times New Roman" w:cs="Arial"/>
                <w:szCs w:val="18"/>
                <w:lang w:eastAsia="ar-SA"/>
              </w:rPr>
              <w:t>Use Case on Coexistence of 3GPP RATs and non-3GPP RATs foreV2X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B7AD7" w:rsidRPr="002366D6" w:rsidRDefault="002366D6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66D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B7AD7" w:rsidRPr="002366D6" w:rsidRDefault="00AB7AD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66D6">
              <w:rPr>
                <w:rFonts w:eastAsia="Times New Roman" w:cs="Arial"/>
                <w:szCs w:val="18"/>
                <w:lang w:eastAsia="ar-SA"/>
              </w:rPr>
              <w:t>Revision of S1-162050.</w:t>
            </w:r>
          </w:p>
        </w:tc>
      </w:tr>
      <w:tr w:rsidR="00020071" w:rsidRPr="008D7C9A" w:rsidTr="00F8333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83338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833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83338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020071" w:rsidRPr="00F8333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83338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33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83338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338">
              <w:rPr>
                <w:rFonts w:eastAsia="Times New Roman" w:cs="Arial"/>
                <w:szCs w:val="18"/>
                <w:lang w:eastAsia="ar-SA"/>
              </w:rPr>
              <w:t>Use Case on NR and LTE interoperability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83338" w:rsidRDefault="00F8333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338">
              <w:rPr>
                <w:rFonts w:eastAsia="Times New Roman" w:cs="Arial"/>
                <w:szCs w:val="18"/>
                <w:lang w:eastAsia="ar-SA"/>
              </w:rPr>
              <w:t>Revised to S1-162358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83338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3338" w:rsidRPr="008D7C9A" w:rsidTr="00F8333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38" w:rsidRPr="00F83338" w:rsidRDefault="00F8333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833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38" w:rsidRPr="00F83338" w:rsidRDefault="00F83338" w:rsidP="00655EF0">
            <w:pPr>
              <w:snapToGrid w:val="0"/>
              <w:spacing w:after="0" w:line="240" w:lineRule="auto"/>
            </w:pPr>
            <w:hyperlink r:id="rId20" w:history="1">
              <w:r w:rsidRPr="00F83338">
                <w:rPr>
                  <w:rStyle w:val="Hyperlink"/>
                  <w:rFonts w:cs="Arial"/>
                  <w:color w:val="auto"/>
                </w:rPr>
                <w:t>S1-162358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38" w:rsidRPr="00F83338" w:rsidRDefault="00F8333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33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38" w:rsidRPr="00F83338" w:rsidRDefault="00F8333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338">
              <w:rPr>
                <w:rFonts w:eastAsia="Times New Roman" w:cs="Arial"/>
                <w:szCs w:val="18"/>
                <w:lang w:eastAsia="ar-SA"/>
              </w:rPr>
              <w:t>Use Case on NR and LTE interoperability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38" w:rsidRPr="00F83338" w:rsidRDefault="00F8333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38" w:rsidRPr="00F83338" w:rsidRDefault="00F8333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3338">
              <w:rPr>
                <w:rFonts w:eastAsia="Times New Roman" w:cs="Arial"/>
                <w:szCs w:val="18"/>
                <w:lang w:eastAsia="ar-SA"/>
              </w:rPr>
              <w:t>Revision of S1-162051.</w:t>
            </w:r>
          </w:p>
        </w:tc>
      </w:tr>
      <w:tr w:rsidR="00020071" w:rsidRPr="008D7C9A" w:rsidTr="0015452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D518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51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D518E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020071" w:rsidRPr="006D518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D518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518E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D518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518E">
              <w:rPr>
                <w:rFonts w:eastAsia="Times New Roman" w:cs="Arial"/>
                <w:szCs w:val="18"/>
                <w:lang w:eastAsia="ar-SA"/>
              </w:rPr>
              <w:t>C-ITS and LTE Interworking for Seamless Service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D518E" w:rsidRDefault="006D518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518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D518E" w:rsidRDefault="006D518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Handled with 2049</w:t>
            </w:r>
          </w:p>
        </w:tc>
      </w:tr>
      <w:tr w:rsidR="00650363" w:rsidRPr="008D7C9A" w:rsidTr="0015452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45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650363" w:rsidRPr="0015452B">
                <w:rPr>
                  <w:rStyle w:val="Hyperlink"/>
                  <w:rFonts w:eastAsia="Times New Roman" w:cs="Arial"/>
                  <w:color w:val="auto"/>
                </w:rPr>
                <w:t>S1-162143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Consideration for eV2X on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15452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Revised to S1-162357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5452B" w:rsidRPr="008D7C9A" w:rsidTr="0015452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2B" w:rsidRPr="0015452B" w:rsidRDefault="0015452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45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2B" w:rsidRPr="0015452B" w:rsidRDefault="0015452B" w:rsidP="00655EF0">
            <w:pPr>
              <w:snapToGrid w:val="0"/>
              <w:spacing w:after="0" w:line="240" w:lineRule="auto"/>
            </w:pPr>
            <w:hyperlink r:id="rId23" w:history="1">
              <w:r w:rsidRPr="0015452B">
                <w:rPr>
                  <w:rStyle w:val="Hyperlink"/>
                  <w:rFonts w:cs="Arial"/>
                  <w:color w:val="auto"/>
                </w:rPr>
                <w:t>S1-162357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2B" w:rsidRPr="0015452B" w:rsidRDefault="0015452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2B" w:rsidRPr="0015452B" w:rsidRDefault="0015452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Consideration for eV2X on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2B" w:rsidRPr="0015452B" w:rsidRDefault="0015452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52B" w:rsidRDefault="0015452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Revision of S1-162143.</w:t>
            </w:r>
          </w:p>
          <w:p w:rsidR="00967DD6" w:rsidRPr="0015452B" w:rsidRDefault="00967DD6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open; CB in Plenary;</w:t>
            </w:r>
          </w:p>
        </w:tc>
      </w:tr>
      <w:tr w:rsidR="00650363" w:rsidRPr="008D7C9A" w:rsidTr="0015452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45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650363" w:rsidRPr="0015452B">
                <w:rPr>
                  <w:rStyle w:val="Hyperlink"/>
                  <w:rFonts w:eastAsia="Times New Roman" w:cs="Arial"/>
                  <w:color w:val="auto"/>
                </w:rPr>
                <w:t>S1-162154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ITRI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A vehicle information sharing requirement for eV2X interoperability with other V2X schemes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15452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452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15452B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50363" w:rsidRPr="008D7C9A" w:rsidTr="006D518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6D518E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51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6D518E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650363" w:rsidRPr="006D518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6D518E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518E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6D518E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518E">
              <w:rPr>
                <w:rFonts w:eastAsia="Times New Roman" w:cs="Arial"/>
                <w:szCs w:val="18"/>
                <w:lang w:eastAsia="ar-SA"/>
              </w:rPr>
              <w:t>Use of 3GPP system to support Non-3GPP RAT V2X operation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6D518E" w:rsidRDefault="006D518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518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6D518E" w:rsidRDefault="006D518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518E">
              <w:rPr>
                <w:rFonts w:eastAsia="Times New Roman" w:cs="Arial"/>
                <w:szCs w:val="18"/>
                <w:lang w:eastAsia="ar-SA"/>
              </w:rPr>
              <w:t>Handled with 2060</w:t>
            </w:r>
          </w:p>
        </w:tc>
      </w:tr>
      <w:tr w:rsidR="00650363" w:rsidRPr="008D7C9A" w:rsidTr="002259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7D49E8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49E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7D49E8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650363" w:rsidRPr="007D49E8">
                <w:rPr>
                  <w:rStyle w:val="Hyperlink"/>
                  <w:rFonts w:eastAsia="Times New Roman" w:cs="Arial"/>
                  <w:color w:val="auto"/>
                </w:rPr>
                <w:t>S1-162115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7D49E8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49E8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7D49E8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49E8">
              <w:rPr>
                <w:rFonts w:eastAsia="Times New Roman" w:cs="Arial"/>
                <w:szCs w:val="18"/>
                <w:lang w:eastAsia="ar-SA"/>
              </w:rPr>
              <w:t>FS_eV2X RAT selection based on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7D49E8" w:rsidRDefault="007D49E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49E8">
              <w:rPr>
                <w:rFonts w:eastAsia="Times New Roman" w:cs="Arial"/>
                <w:szCs w:val="18"/>
                <w:lang w:eastAsia="ar-SA"/>
              </w:rPr>
              <w:t>Revised to S1-162355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7D49E8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D49E8" w:rsidRPr="008D7C9A" w:rsidTr="002259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9E8" w:rsidRPr="00225922" w:rsidRDefault="007D49E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59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9E8" w:rsidRPr="00225922" w:rsidRDefault="007D49E8" w:rsidP="00655EF0">
            <w:pPr>
              <w:snapToGrid w:val="0"/>
              <w:spacing w:after="0" w:line="240" w:lineRule="auto"/>
            </w:pPr>
            <w:hyperlink r:id="rId27" w:history="1">
              <w:r w:rsidRPr="00225922">
                <w:rPr>
                  <w:rStyle w:val="Hyperlink"/>
                  <w:rFonts w:cs="Arial"/>
                  <w:color w:val="auto"/>
                </w:rPr>
                <w:t>S1-162355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9E8" w:rsidRPr="00225922" w:rsidRDefault="007D49E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9E8" w:rsidRPr="00225922" w:rsidRDefault="007D49E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FS_eV2X RAT selection based on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9E8" w:rsidRPr="00225922" w:rsidRDefault="0022592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Revised to S1-162389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D49E8" w:rsidRPr="00225922" w:rsidRDefault="007D49E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Revision of S1-162115.</w:t>
            </w:r>
          </w:p>
        </w:tc>
      </w:tr>
      <w:tr w:rsidR="00225922" w:rsidRPr="008D7C9A" w:rsidTr="002259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922" w:rsidRPr="00225922" w:rsidRDefault="0022592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59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922" w:rsidRPr="00225922" w:rsidRDefault="00225922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Pr="00225922">
                <w:rPr>
                  <w:rStyle w:val="Hyperlink"/>
                  <w:rFonts w:cs="Arial"/>
                  <w:color w:val="auto"/>
                </w:rPr>
                <w:t>S1-162389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922" w:rsidRPr="00225922" w:rsidRDefault="0022592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922" w:rsidRPr="00225922" w:rsidRDefault="0022592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FS_eV2X RAT selection based on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922" w:rsidRPr="00225922" w:rsidRDefault="0022592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922" w:rsidRDefault="0022592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i/>
                <w:szCs w:val="18"/>
                <w:lang w:eastAsia="ar-SA"/>
              </w:rPr>
              <w:t>Revision of S1-162115.</w:t>
            </w:r>
          </w:p>
          <w:p w:rsidR="00225922" w:rsidRPr="00225922" w:rsidRDefault="0022592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Revision of S1-162355.</w:t>
            </w:r>
          </w:p>
        </w:tc>
      </w:tr>
      <w:tr w:rsidR="00020071" w:rsidRPr="008D7C9A" w:rsidTr="00623A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B7814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78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B7814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020071" w:rsidRPr="003B7814">
                <w:rPr>
                  <w:rStyle w:val="Hyperlink"/>
                  <w:rFonts w:eastAsia="Times New Roman" w:cs="Arial"/>
                  <w:color w:val="auto"/>
                </w:rPr>
                <w:t>S1-162114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B7814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7814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B7814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7814">
              <w:rPr>
                <w:rFonts w:eastAsia="Times New Roman" w:cs="Arial"/>
                <w:szCs w:val="18"/>
                <w:lang w:eastAsia="ar-SA"/>
              </w:rPr>
              <w:t>FS_eV2X 802.11p-based RSU Measurements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B7814" w:rsidRDefault="003B781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7814">
              <w:rPr>
                <w:rFonts w:eastAsia="Times New Roman" w:cs="Arial"/>
                <w:szCs w:val="18"/>
                <w:lang w:eastAsia="ar-SA"/>
              </w:rPr>
              <w:t>Revised to S1-162354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B7814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B7814" w:rsidRPr="008D7C9A" w:rsidTr="00623A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7814" w:rsidRPr="00623A85" w:rsidRDefault="003B781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3A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7814" w:rsidRPr="00623A85" w:rsidRDefault="003B7814" w:rsidP="00655EF0">
            <w:pPr>
              <w:snapToGrid w:val="0"/>
              <w:spacing w:after="0" w:line="240" w:lineRule="auto"/>
            </w:pPr>
            <w:hyperlink r:id="rId30" w:history="1">
              <w:r w:rsidRPr="00623A85">
                <w:rPr>
                  <w:rStyle w:val="Hyperlink"/>
                  <w:rFonts w:cs="Arial"/>
                  <w:color w:val="auto"/>
                </w:rPr>
                <w:t>S1-162354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7814" w:rsidRPr="00623A85" w:rsidRDefault="003B781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7814" w:rsidRPr="00623A85" w:rsidRDefault="003B781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szCs w:val="18"/>
                <w:lang w:eastAsia="ar-SA"/>
              </w:rPr>
              <w:t>FS_eV2X 802.11p-based RSU Measurements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7814" w:rsidRPr="00623A85" w:rsidRDefault="00623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szCs w:val="18"/>
                <w:lang w:eastAsia="ar-SA"/>
              </w:rPr>
              <w:t>Revised to S1-162394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B7814" w:rsidRPr="00623A85" w:rsidRDefault="003B781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szCs w:val="18"/>
                <w:lang w:eastAsia="ar-SA"/>
              </w:rPr>
              <w:t>Revision of S1-162114.</w:t>
            </w:r>
          </w:p>
        </w:tc>
      </w:tr>
      <w:tr w:rsidR="00623A85" w:rsidRPr="008D7C9A" w:rsidTr="00623A8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A85" w:rsidRPr="00623A85" w:rsidRDefault="00623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3A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A85" w:rsidRPr="00623A85" w:rsidRDefault="00623A85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31" w:history="1">
              <w:r w:rsidRPr="00623A85">
                <w:rPr>
                  <w:rStyle w:val="Hyperlink"/>
                  <w:rFonts w:cs="Arial"/>
                  <w:color w:val="auto"/>
                </w:rPr>
                <w:t>S1-162394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A85" w:rsidRPr="00623A85" w:rsidRDefault="00623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A85" w:rsidRPr="00623A85" w:rsidRDefault="00623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szCs w:val="18"/>
                <w:lang w:eastAsia="ar-SA"/>
              </w:rPr>
              <w:t>FS_eV2X 802.11p-based RSU Measurements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A85" w:rsidRPr="00623A85" w:rsidRDefault="00623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A85" w:rsidRDefault="00623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i/>
                <w:szCs w:val="18"/>
                <w:lang w:eastAsia="ar-SA"/>
              </w:rPr>
              <w:t>Revision of S1-162114.</w:t>
            </w:r>
          </w:p>
          <w:p w:rsidR="00623A85" w:rsidRPr="00623A85" w:rsidRDefault="00623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23A85">
              <w:rPr>
                <w:rFonts w:eastAsia="Times New Roman" w:cs="Arial"/>
                <w:szCs w:val="18"/>
                <w:lang w:eastAsia="ar-SA"/>
              </w:rPr>
              <w:t>Revision of S1-162354.</w:t>
            </w:r>
          </w:p>
        </w:tc>
      </w:tr>
      <w:tr w:rsidR="00020071" w:rsidRPr="008D7C9A" w:rsidTr="00D72F6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4256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42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4256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020071" w:rsidRPr="006F425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4256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4256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4256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4256">
              <w:rPr>
                <w:rFonts w:eastAsia="Times New Roman" w:cs="Arial"/>
                <w:szCs w:val="18"/>
                <w:lang w:eastAsia="ar-SA"/>
              </w:rPr>
              <w:t xml:space="preserve">Use case on Communication Status Reporting in </w:t>
            </w:r>
            <w:r w:rsidRPr="006F4256">
              <w:rPr>
                <w:rFonts w:eastAsia="Times New Roman" w:cs="Arial"/>
                <w:szCs w:val="18"/>
                <w:lang w:eastAsia="ar-SA"/>
              </w:rPr>
              <w:lastRenderedPageBreak/>
              <w:t>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4256" w:rsidRDefault="006F4256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4256">
              <w:rPr>
                <w:rFonts w:eastAsia="Times New Roman" w:cs="Arial"/>
                <w:szCs w:val="18"/>
                <w:lang w:eastAsia="ar-SA"/>
              </w:rPr>
              <w:lastRenderedPageBreak/>
              <w:t>Revised to S1-162359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4256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F4256" w:rsidRPr="008D7C9A" w:rsidTr="00D72F6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4256" w:rsidRPr="00D72F69" w:rsidRDefault="006F4256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2F6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4256" w:rsidRPr="00D72F69" w:rsidRDefault="006F4256" w:rsidP="00655EF0">
            <w:pPr>
              <w:snapToGrid w:val="0"/>
              <w:spacing w:after="0" w:line="240" w:lineRule="auto"/>
            </w:pPr>
            <w:hyperlink r:id="rId33" w:history="1">
              <w:r w:rsidRPr="00D72F69">
                <w:rPr>
                  <w:rStyle w:val="Hyperlink"/>
                  <w:rFonts w:cs="Arial"/>
                  <w:color w:val="auto"/>
                </w:rPr>
                <w:t>S1-162359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4256" w:rsidRPr="00D72F69" w:rsidRDefault="006F4256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4256" w:rsidRPr="00D72F69" w:rsidRDefault="006F4256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szCs w:val="18"/>
                <w:lang w:eastAsia="ar-SA"/>
              </w:rPr>
              <w:t>Use case on Communication Status Reporting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4256" w:rsidRPr="00D72F69" w:rsidRDefault="00D72F6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szCs w:val="18"/>
                <w:lang w:eastAsia="ar-SA"/>
              </w:rPr>
              <w:t>Revised to S1-162395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F4256" w:rsidRPr="00D72F69" w:rsidRDefault="006F4256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szCs w:val="18"/>
                <w:lang w:eastAsia="ar-SA"/>
              </w:rPr>
              <w:t>Revision of S1-162052.</w:t>
            </w:r>
          </w:p>
        </w:tc>
      </w:tr>
      <w:tr w:rsidR="00D72F69" w:rsidRPr="008D7C9A" w:rsidTr="00D72F6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F69" w:rsidRPr="00D72F69" w:rsidRDefault="00D72F6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2F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F69" w:rsidRPr="00D72F69" w:rsidRDefault="00D72F69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34" w:history="1">
              <w:r w:rsidRPr="00D72F69">
                <w:rPr>
                  <w:rStyle w:val="Hyperlink"/>
                  <w:rFonts w:cs="Arial"/>
                  <w:color w:val="auto"/>
                </w:rPr>
                <w:t>S1-162395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F69" w:rsidRPr="00D72F69" w:rsidRDefault="00D72F6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F69" w:rsidRPr="00D72F69" w:rsidRDefault="00D72F6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szCs w:val="18"/>
                <w:lang w:eastAsia="ar-SA"/>
              </w:rPr>
              <w:t>Use case on Communication Status Reporting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F69" w:rsidRPr="00D72F69" w:rsidRDefault="00D72F6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F69" w:rsidRDefault="00D72F6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i/>
                <w:szCs w:val="18"/>
                <w:lang w:eastAsia="ar-SA"/>
              </w:rPr>
              <w:t>Revision of S1-162052.</w:t>
            </w:r>
          </w:p>
          <w:p w:rsidR="00D72F69" w:rsidRPr="00D72F69" w:rsidRDefault="00D72F6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2F69">
              <w:rPr>
                <w:rFonts w:eastAsia="Times New Roman" w:cs="Arial"/>
                <w:szCs w:val="18"/>
                <w:lang w:eastAsia="ar-SA"/>
              </w:rPr>
              <w:t>Revision of S1-162359.</w:t>
            </w:r>
          </w:p>
        </w:tc>
      </w:tr>
      <w:tr w:rsidR="00020071" w:rsidRPr="008D7C9A" w:rsidTr="00B73EA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3EA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3EA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3EAE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020071" w:rsidRPr="00B73EA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3EA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EAE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3EA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EAE">
              <w:rPr>
                <w:rFonts w:eastAsia="Times New Roman" w:cs="Arial"/>
                <w:szCs w:val="18"/>
                <w:lang w:eastAsia="ar-SA"/>
              </w:rPr>
              <w:t>FS_eV2X Out of RAT Coverage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3EAE" w:rsidRDefault="00B73EA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EAE">
              <w:rPr>
                <w:rFonts w:eastAsia="Times New Roman" w:cs="Arial"/>
                <w:szCs w:val="18"/>
                <w:lang w:eastAsia="ar-SA"/>
              </w:rPr>
              <w:t>Revised to S1-162352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3EA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73EAE" w:rsidRPr="008D7C9A" w:rsidTr="00352BD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EAE" w:rsidRPr="00B73EAE" w:rsidRDefault="00B73EA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3EA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EAE" w:rsidRPr="00B73EAE" w:rsidRDefault="00B73EAE" w:rsidP="00655EF0">
            <w:pPr>
              <w:snapToGrid w:val="0"/>
              <w:spacing w:after="0" w:line="240" w:lineRule="auto"/>
            </w:pPr>
            <w:hyperlink r:id="rId36" w:history="1">
              <w:r w:rsidRPr="00B73EAE">
                <w:rPr>
                  <w:rStyle w:val="Hyperlink"/>
                  <w:rFonts w:cs="Arial"/>
                  <w:color w:val="auto"/>
                </w:rPr>
                <w:t>S1-162352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EAE" w:rsidRPr="00B73EAE" w:rsidRDefault="00B73EA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EAE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EAE" w:rsidRPr="00B73EAE" w:rsidRDefault="00B73EA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EAE">
              <w:rPr>
                <w:rFonts w:eastAsia="Times New Roman" w:cs="Arial"/>
                <w:szCs w:val="18"/>
                <w:lang w:eastAsia="ar-SA"/>
              </w:rPr>
              <w:t>FS_eV2X Out of RAT Coverage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EAE" w:rsidRPr="00B73EAE" w:rsidRDefault="00B73EA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EAE" w:rsidRPr="00B73EAE" w:rsidRDefault="00B73EA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3EAE">
              <w:rPr>
                <w:rFonts w:eastAsia="Times New Roman" w:cs="Arial"/>
                <w:szCs w:val="18"/>
                <w:lang w:eastAsia="ar-SA"/>
              </w:rPr>
              <w:t>Revision of S1-162116.</w:t>
            </w:r>
          </w:p>
        </w:tc>
      </w:tr>
      <w:tr w:rsidR="00650363" w:rsidRPr="008D7C9A" w:rsidTr="005A519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352BD4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2BD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352BD4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650363" w:rsidRPr="00352BD4">
                <w:rPr>
                  <w:rStyle w:val="Hyperlink"/>
                  <w:rFonts w:eastAsia="Times New Roman" w:cs="Arial"/>
                  <w:color w:val="auto"/>
                </w:rPr>
                <w:t>S1-162142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352BD4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BD4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352BD4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BD4">
              <w:rPr>
                <w:rFonts w:eastAsia="Times New Roman" w:cs="Arial"/>
                <w:szCs w:val="18"/>
                <w:lang w:eastAsia="ar-SA"/>
              </w:rPr>
              <w:t>Consideration for eV2X on multi PLMN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352BD4" w:rsidRDefault="00352BD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BD4">
              <w:rPr>
                <w:rFonts w:eastAsia="Times New Roman" w:cs="Arial"/>
                <w:szCs w:val="18"/>
                <w:lang w:eastAsia="ar-SA"/>
              </w:rPr>
              <w:t>Revised to S1-162360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352BD4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52BD4" w:rsidRPr="008D7C9A" w:rsidTr="005A519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52BD4" w:rsidRPr="005A519B" w:rsidRDefault="00352BD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A51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52BD4" w:rsidRPr="005A519B" w:rsidRDefault="00352BD4" w:rsidP="00655EF0">
            <w:pPr>
              <w:snapToGrid w:val="0"/>
              <w:spacing w:after="0" w:line="240" w:lineRule="auto"/>
            </w:pPr>
            <w:hyperlink r:id="rId38" w:history="1">
              <w:r w:rsidRPr="005A519B">
                <w:rPr>
                  <w:rStyle w:val="Hyperlink"/>
                  <w:rFonts w:cs="Arial"/>
                  <w:color w:val="auto"/>
                </w:rPr>
                <w:t>S1-162360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52BD4" w:rsidRPr="005A519B" w:rsidRDefault="00352BD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519B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52BD4" w:rsidRPr="005A519B" w:rsidRDefault="00352BD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519B">
              <w:rPr>
                <w:rFonts w:eastAsia="Times New Roman" w:cs="Arial"/>
                <w:szCs w:val="18"/>
                <w:lang w:eastAsia="ar-SA"/>
              </w:rPr>
              <w:t>Consideration for eV2X on multi PLMN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52BD4" w:rsidRPr="005A519B" w:rsidRDefault="005A519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519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519B" w:rsidRDefault="00352BD4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519B">
              <w:rPr>
                <w:rFonts w:eastAsia="Times New Roman" w:cs="Arial"/>
                <w:szCs w:val="18"/>
                <w:lang w:eastAsia="ar-SA"/>
              </w:rPr>
              <w:t>Revision of S1-162142.</w:t>
            </w:r>
          </w:p>
          <w:p w:rsidR="005A519B" w:rsidRPr="005A519B" w:rsidRDefault="005A519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A519B" w:rsidRDefault="005A519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52BD4" w:rsidRPr="005A519B" w:rsidRDefault="005A519B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5A519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650363" w:rsidRPr="008D7C9A" w:rsidTr="00F44C3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8A0713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A0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8A0713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650363" w:rsidRPr="008A0713">
                <w:rPr>
                  <w:rStyle w:val="Hyperlink"/>
                  <w:rFonts w:eastAsia="Times New Roman" w:cs="Arial"/>
                  <w:color w:val="auto"/>
                </w:rPr>
                <w:t>S1-162144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8A0713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0713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8A0713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0713">
              <w:rPr>
                <w:rFonts w:eastAsia="Times New Roman" w:cs="Arial"/>
                <w:szCs w:val="18"/>
                <w:lang w:eastAsia="ar-SA"/>
              </w:rPr>
              <w:t>Consideration for eV2X on security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8A0713" w:rsidRDefault="008A071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0713">
              <w:rPr>
                <w:rFonts w:eastAsia="Times New Roman" w:cs="Arial"/>
                <w:szCs w:val="18"/>
                <w:lang w:eastAsia="ar-SA"/>
              </w:rPr>
              <w:t>Revised to S1-162361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50363" w:rsidRPr="008A0713" w:rsidRDefault="0065036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A0713" w:rsidRPr="008D7C9A" w:rsidTr="00F44C3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0713" w:rsidRPr="00F44C31" w:rsidRDefault="008A071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44C3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0713" w:rsidRPr="00F44C31" w:rsidRDefault="008A0713" w:rsidP="00655EF0">
            <w:pPr>
              <w:snapToGrid w:val="0"/>
              <w:spacing w:after="0" w:line="240" w:lineRule="auto"/>
            </w:pPr>
            <w:hyperlink r:id="rId40" w:history="1">
              <w:r w:rsidRPr="00F44C31">
                <w:rPr>
                  <w:rStyle w:val="Hyperlink"/>
                  <w:rFonts w:cs="Arial"/>
                  <w:color w:val="auto"/>
                </w:rPr>
                <w:t>S1-162361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0713" w:rsidRPr="00F44C31" w:rsidRDefault="008A071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0713" w:rsidRPr="00F44C31" w:rsidRDefault="008A071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Consideration for eV2X on security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0713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Revised to S1-162452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A0713" w:rsidRDefault="008A071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Revision of S1-162144.</w:t>
            </w:r>
          </w:p>
          <w:p w:rsidR="00F44C31" w:rsidRPr="00F44C31" w:rsidRDefault="00F44C31" w:rsidP="00F44C3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To delete SMARTER and the 2</w:t>
            </w:r>
            <w:r w:rsidRPr="00F44C31">
              <w:rPr>
                <w:rFonts w:eastAsia="Times New Roman" w:cs="Arial"/>
                <w:szCs w:val="18"/>
                <w:vertAlign w:val="superscript"/>
                <w:lang w:eastAsia="ar-SA"/>
              </w:rPr>
              <w:t>nd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sentence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to make 2452</w:t>
            </w:r>
            <w:r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F44C31" w:rsidRPr="008D7C9A" w:rsidTr="00F44C3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44C3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41" w:history="1">
              <w:r w:rsidRPr="00F44C31">
                <w:rPr>
                  <w:rStyle w:val="Hyperlink"/>
                  <w:rFonts w:cs="Arial"/>
                  <w:color w:val="auto"/>
                </w:rPr>
                <w:t>S1-162452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Consideration for eV2X on security aspects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i/>
                <w:szCs w:val="18"/>
                <w:lang w:eastAsia="ar-SA"/>
              </w:rPr>
              <w:t>Revision of S1-162144.</w:t>
            </w:r>
          </w:p>
          <w:p w:rsid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4C31">
              <w:rPr>
                <w:rFonts w:eastAsia="Times New Roman" w:cs="Arial"/>
                <w:szCs w:val="18"/>
                <w:lang w:eastAsia="ar-SA"/>
              </w:rPr>
              <w:t>Revision of S1-162361.</w:t>
            </w:r>
          </w:p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44C31" w:rsidRPr="00F44C31" w:rsidRDefault="00F44C3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44C3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020071" w:rsidRPr="008D7C9A" w:rsidTr="00B71105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0071" w:rsidRPr="008D7C9A" w:rsidRDefault="00020071" w:rsidP="00020071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New use cases and new requirements – V2X application related</w:t>
            </w:r>
          </w:p>
        </w:tc>
      </w:tr>
      <w:tr w:rsidR="00020071" w:rsidRPr="008D7C9A" w:rsidTr="00B7110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1105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110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1105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020071" w:rsidRPr="00B71105">
                <w:rPr>
                  <w:rStyle w:val="Hyperlink"/>
                  <w:rFonts w:eastAsia="Times New Roman" w:cs="Arial"/>
                  <w:color w:val="auto"/>
                </w:rPr>
                <w:t>S1-162040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1105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1105">
              <w:rPr>
                <w:rFonts w:eastAsia="Times New Roman" w:cs="Arial"/>
                <w:szCs w:val="18"/>
                <w:lang w:eastAsia="ar-SA"/>
              </w:rPr>
              <w:t>China Mobile Communications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1105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1105">
              <w:rPr>
                <w:rFonts w:eastAsia="Times New Roman" w:cs="Arial"/>
                <w:szCs w:val="18"/>
                <w:lang w:eastAsia="ar-SA"/>
              </w:rPr>
              <w:t>Traffic efficiency improvement by V2X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1105" w:rsidRDefault="00B7110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110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B71105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1C3F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020071" w:rsidRPr="008D7C9A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S1-162059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Intersection Safety Information Provisioning for Urban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S1-162202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8D7C9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20071" w:rsidRPr="008D7C9A" w:rsidTr="00B6778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1C3FD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C3F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1C3FDE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020071" w:rsidRPr="001C3FD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S1-162202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1C3FD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3FDE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1C3FD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3FDE">
              <w:rPr>
                <w:rFonts w:eastAsia="Times New Roman" w:cs="Arial"/>
                <w:szCs w:val="18"/>
                <w:lang w:eastAsia="ar-SA"/>
              </w:rPr>
              <w:t>Intersection Safety Information Provisioning for Urban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1C3FDE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3FDE">
              <w:rPr>
                <w:rFonts w:eastAsia="Times New Roman" w:cs="Arial"/>
                <w:szCs w:val="18"/>
                <w:lang w:eastAsia="ar-SA"/>
              </w:rPr>
              <w:t>Revised to S1-162362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1C3FD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3FDE">
              <w:rPr>
                <w:rFonts w:eastAsia="Times New Roman" w:cs="Arial"/>
                <w:szCs w:val="18"/>
                <w:lang w:eastAsia="ar-SA"/>
              </w:rPr>
              <w:t>Revision of S1-162059.</w:t>
            </w:r>
          </w:p>
          <w:p w:rsidR="00091CCC" w:rsidRPr="001C3FDE" w:rsidRDefault="00091CCC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91CCC" w:rsidRPr="001C3FDE" w:rsidRDefault="00091CCC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3FDE">
              <w:rPr>
                <w:rFonts w:eastAsia="Times New Roman" w:cs="Arial"/>
                <w:szCs w:val="18"/>
                <w:lang w:eastAsia="ar-SA"/>
              </w:rPr>
              <w:t>Drafting Note: Revised to 2202 before presentation;</w:t>
            </w:r>
          </w:p>
        </w:tc>
      </w:tr>
      <w:tr w:rsidR="001C3FDE" w:rsidRPr="008D7C9A" w:rsidTr="00B6778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C3FDE" w:rsidRPr="00B67787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7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C3FDE" w:rsidRPr="00B67787" w:rsidRDefault="001C3FDE" w:rsidP="00655EF0">
            <w:pPr>
              <w:snapToGrid w:val="0"/>
              <w:spacing w:after="0" w:line="240" w:lineRule="auto"/>
            </w:pPr>
            <w:hyperlink r:id="rId45" w:history="1">
              <w:r w:rsidRPr="00B67787">
                <w:rPr>
                  <w:rStyle w:val="Hyperlink"/>
                  <w:rFonts w:cs="Arial"/>
                  <w:color w:val="auto"/>
                </w:rPr>
                <w:t>S1-162362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C3FDE" w:rsidRPr="00B67787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C3FDE" w:rsidRPr="00B67787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Intersection Safety Information Provisioning for Urban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C3FDE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Revised to S1-162396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C3FDE" w:rsidRPr="00B67787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67787">
              <w:rPr>
                <w:rFonts w:eastAsia="Times New Roman" w:cs="Arial"/>
                <w:i/>
                <w:szCs w:val="18"/>
                <w:lang w:eastAsia="ar-SA"/>
              </w:rPr>
              <w:t>Revision of S1-162059.</w:t>
            </w:r>
          </w:p>
          <w:p w:rsidR="001C3FDE" w:rsidRPr="00B67787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1C3FDE" w:rsidRPr="00B67787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i/>
                <w:szCs w:val="18"/>
                <w:lang w:eastAsia="ar-SA"/>
              </w:rPr>
              <w:t>Drafting Note: Revised to 2202 before presentation;</w:t>
            </w:r>
          </w:p>
          <w:p w:rsidR="001C3FDE" w:rsidRPr="00B67787" w:rsidRDefault="001C3FD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Revision of S1-162202.</w:t>
            </w:r>
          </w:p>
        </w:tc>
      </w:tr>
      <w:tr w:rsidR="00B67787" w:rsidRPr="008D7C9A" w:rsidTr="00B6778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7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46" w:history="1">
              <w:r w:rsidRPr="00B67787">
                <w:rPr>
                  <w:rStyle w:val="Hyperlink"/>
                  <w:rFonts w:cs="Arial"/>
                  <w:color w:val="auto"/>
                </w:rPr>
                <w:t>S1-162396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Intersection Safety Information Provisioning for Urban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67787">
              <w:rPr>
                <w:rFonts w:eastAsia="Times New Roman" w:cs="Arial"/>
                <w:i/>
                <w:szCs w:val="18"/>
                <w:lang w:eastAsia="ar-SA"/>
              </w:rPr>
              <w:t>Revision of S1-162059.</w:t>
            </w:r>
          </w:p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67787">
              <w:rPr>
                <w:rFonts w:eastAsia="Times New Roman" w:cs="Arial"/>
                <w:i/>
                <w:szCs w:val="18"/>
                <w:lang w:eastAsia="ar-SA"/>
              </w:rPr>
              <w:t>Drafting Note: Revised to 2202 before presentation;</w:t>
            </w:r>
          </w:p>
          <w:p w:rsid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i/>
                <w:szCs w:val="18"/>
                <w:lang w:eastAsia="ar-SA"/>
              </w:rPr>
              <w:t>Revision of S1-162202.</w:t>
            </w:r>
          </w:p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lastRenderedPageBreak/>
              <w:t>Revision of S1-162362.</w:t>
            </w:r>
          </w:p>
        </w:tc>
      </w:tr>
      <w:tr w:rsidR="00020071" w:rsidRPr="008D7C9A" w:rsidTr="0017315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D1BE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1BE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D1BEA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020071" w:rsidRPr="003D1BE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D1BE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1BE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D1BE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1BEA">
              <w:rPr>
                <w:rFonts w:eastAsia="Times New Roman" w:cs="Arial"/>
                <w:szCs w:val="18"/>
                <w:lang w:eastAsia="ar-SA"/>
              </w:rPr>
              <w:t>Use case to support Emergency Trajectory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D1BEA" w:rsidRDefault="003D1BEA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1BEA">
              <w:rPr>
                <w:rFonts w:eastAsia="Times New Roman" w:cs="Arial"/>
                <w:szCs w:val="18"/>
                <w:lang w:eastAsia="ar-SA"/>
              </w:rPr>
              <w:t>Revised to S1-162363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3D1BEA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D1BEA" w:rsidRPr="008D7C9A" w:rsidTr="00712C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1BEA" w:rsidRPr="00173153" w:rsidRDefault="003D1BEA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31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1BEA" w:rsidRPr="00173153" w:rsidRDefault="003D1BEA" w:rsidP="00655EF0">
            <w:pPr>
              <w:snapToGrid w:val="0"/>
              <w:spacing w:after="0" w:line="240" w:lineRule="auto"/>
            </w:pPr>
            <w:hyperlink r:id="rId48" w:history="1">
              <w:r w:rsidRPr="00173153">
                <w:rPr>
                  <w:rStyle w:val="Hyperlink"/>
                  <w:rFonts w:cs="Arial"/>
                  <w:color w:val="auto"/>
                </w:rPr>
                <w:t>S1-162363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1BEA" w:rsidRPr="00173153" w:rsidRDefault="003D1BEA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3153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1BEA" w:rsidRPr="00173153" w:rsidRDefault="003D1BEA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3153">
              <w:rPr>
                <w:rFonts w:eastAsia="Times New Roman" w:cs="Arial"/>
                <w:szCs w:val="18"/>
                <w:lang w:eastAsia="ar-SA"/>
              </w:rPr>
              <w:t>Use case to support Emergency Trajectory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1BEA" w:rsidRPr="00173153" w:rsidRDefault="0017315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3153">
              <w:rPr>
                <w:rFonts w:eastAsia="Times New Roman" w:cs="Arial"/>
                <w:szCs w:val="18"/>
                <w:lang w:eastAsia="ar-SA"/>
              </w:rPr>
              <w:t>Revised to S1-162391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D1BEA" w:rsidRPr="00173153" w:rsidRDefault="003D1BEA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3153">
              <w:rPr>
                <w:rFonts w:eastAsia="Times New Roman" w:cs="Arial"/>
                <w:szCs w:val="18"/>
                <w:lang w:eastAsia="ar-SA"/>
              </w:rPr>
              <w:t>Revision of S1-162077.</w:t>
            </w:r>
          </w:p>
        </w:tc>
      </w:tr>
      <w:tr w:rsidR="00173153" w:rsidRPr="008D7C9A" w:rsidTr="00712C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3153" w:rsidRPr="00712C92" w:rsidRDefault="0017315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2C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3153" w:rsidRPr="00712C92" w:rsidRDefault="00173153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49" w:history="1">
              <w:r w:rsidRPr="00712C92">
                <w:rPr>
                  <w:rStyle w:val="Hyperlink"/>
                  <w:rFonts w:cs="Arial"/>
                  <w:color w:val="auto"/>
                </w:rPr>
                <w:t>S1-162391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3153" w:rsidRPr="00712C92" w:rsidRDefault="0017315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3153" w:rsidRPr="00712C92" w:rsidRDefault="0017315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szCs w:val="18"/>
                <w:lang w:eastAsia="ar-SA"/>
              </w:rPr>
              <w:t>Use case to support Emergency Trajectory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3153" w:rsidRP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szCs w:val="18"/>
                <w:lang w:eastAsia="ar-SA"/>
              </w:rPr>
              <w:t>Revised to S1-162455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73153" w:rsidRPr="00712C92" w:rsidRDefault="0017315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i/>
                <w:szCs w:val="18"/>
                <w:lang w:eastAsia="ar-SA"/>
              </w:rPr>
              <w:t>Revision of S1-162077.</w:t>
            </w:r>
          </w:p>
          <w:p w:rsidR="00173153" w:rsidRPr="00712C92" w:rsidRDefault="00173153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szCs w:val="18"/>
                <w:lang w:eastAsia="ar-SA"/>
              </w:rPr>
              <w:t>Revision of S1-162363.</w:t>
            </w:r>
          </w:p>
        </w:tc>
      </w:tr>
      <w:tr w:rsidR="00712C92" w:rsidRPr="008D7C9A" w:rsidTr="00712C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92" w:rsidRP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2C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92" w:rsidRPr="00712C92" w:rsidRDefault="00712C92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Pr="00712C92">
                <w:rPr>
                  <w:rStyle w:val="Hyperlink"/>
                  <w:rFonts w:cs="Arial"/>
                  <w:color w:val="auto"/>
                </w:rPr>
                <w:t>S1-162455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92" w:rsidRP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92" w:rsidRP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szCs w:val="18"/>
                <w:lang w:eastAsia="ar-SA"/>
              </w:rPr>
              <w:t>Use case to support Emergency Trajectory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92" w:rsidRP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92" w:rsidRP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712C92">
              <w:rPr>
                <w:rFonts w:eastAsia="Times New Roman" w:cs="Arial"/>
                <w:i/>
                <w:szCs w:val="18"/>
                <w:lang w:eastAsia="ar-SA"/>
              </w:rPr>
              <w:t>Revision of S1-162077.</w:t>
            </w:r>
          </w:p>
          <w:p w:rsid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i/>
                <w:szCs w:val="18"/>
                <w:lang w:eastAsia="ar-SA"/>
              </w:rPr>
              <w:t>Revision of S1-162363.</w:t>
            </w:r>
          </w:p>
          <w:p w:rsidR="00712C92" w:rsidRPr="00712C92" w:rsidRDefault="00712C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2C92">
              <w:rPr>
                <w:rFonts w:eastAsia="Times New Roman" w:cs="Arial"/>
                <w:szCs w:val="18"/>
                <w:lang w:eastAsia="ar-SA"/>
              </w:rPr>
              <w:t>Revision of S1-162391.</w:t>
            </w:r>
          </w:p>
        </w:tc>
      </w:tr>
      <w:tr w:rsidR="00020071" w:rsidRPr="008D7C9A" w:rsidTr="00EF08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DF5302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5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DF5302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020071" w:rsidRPr="00DF530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DF5302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530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DF5302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5302">
              <w:rPr>
                <w:rFonts w:eastAsia="Times New Roman" w:cs="Arial"/>
                <w:szCs w:val="18"/>
                <w:lang w:eastAsia="ar-SA"/>
              </w:rPr>
              <w:t>Video data sharing for assisted and improved automated Driving (</w:t>
            </w:r>
            <w:proofErr w:type="spellStart"/>
            <w:r w:rsidRPr="00DF5302">
              <w:rPr>
                <w:rFonts w:eastAsia="Times New Roman" w:cs="Arial"/>
                <w:szCs w:val="18"/>
                <w:lang w:eastAsia="ar-SA"/>
              </w:rPr>
              <w:t>VaD</w:t>
            </w:r>
            <w:proofErr w:type="spellEnd"/>
            <w:r w:rsidRPr="00DF53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DF5302" w:rsidRDefault="00DF530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5302">
              <w:rPr>
                <w:rFonts w:eastAsia="Times New Roman" w:cs="Arial"/>
                <w:szCs w:val="18"/>
                <w:lang w:eastAsia="ar-SA"/>
              </w:rPr>
              <w:t>Revised to S1-162370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DF5302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F5302" w:rsidRPr="008D7C9A" w:rsidTr="00EF08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302" w:rsidRPr="00EF080E" w:rsidRDefault="00DF530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08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302" w:rsidRPr="00EF080E" w:rsidRDefault="00DF5302" w:rsidP="00655EF0">
            <w:pPr>
              <w:snapToGrid w:val="0"/>
              <w:spacing w:after="0" w:line="240" w:lineRule="auto"/>
            </w:pPr>
            <w:hyperlink r:id="rId52" w:history="1">
              <w:r w:rsidRPr="00EF080E">
                <w:rPr>
                  <w:rStyle w:val="Hyperlink"/>
                  <w:rFonts w:cs="Arial"/>
                  <w:color w:val="auto"/>
                </w:rPr>
                <w:t>S1-162370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302" w:rsidRPr="00EF080E" w:rsidRDefault="00DF530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302" w:rsidRPr="00EF080E" w:rsidRDefault="00DF530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szCs w:val="18"/>
                <w:lang w:eastAsia="ar-SA"/>
              </w:rPr>
              <w:t>Video data sharing for assisted and improved automated Driving (</w:t>
            </w:r>
            <w:proofErr w:type="spellStart"/>
            <w:r w:rsidRPr="00EF080E">
              <w:rPr>
                <w:rFonts w:eastAsia="Times New Roman" w:cs="Arial"/>
                <w:szCs w:val="18"/>
                <w:lang w:eastAsia="ar-SA"/>
              </w:rPr>
              <w:t>VaD</w:t>
            </w:r>
            <w:proofErr w:type="spellEnd"/>
            <w:r w:rsidRPr="00EF080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302" w:rsidRPr="00EF080E" w:rsidRDefault="00EF080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szCs w:val="18"/>
                <w:lang w:eastAsia="ar-SA"/>
              </w:rPr>
              <w:t>Revised to S1-162392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5302" w:rsidRPr="00EF080E" w:rsidRDefault="00DF530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szCs w:val="18"/>
                <w:lang w:eastAsia="ar-SA"/>
              </w:rPr>
              <w:t>Revision of S1-162078.</w:t>
            </w:r>
          </w:p>
        </w:tc>
      </w:tr>
      <w:tr w:rsidR="00EF080E" w:rsidRPr="008D7C9A" w:rsidTr="00EF08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0E" w:rsidRPr="00EF080E" w:rsidRDefault="00EF080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08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0E" w:rsidRPr="00EF080E" w:rsidRDefault="00EF080E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53" w:history="1">
              <w:r w:rsidRPr="00EF080E">
                <w:rPr>
                  <w:rStyle w:val="Hyperlink"/>
                  <w:rFonts w:cs="Arial"/>
                  <w:color w:val="auto"/>
                </w:rPr>
                <w:t>S1-162392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0E" w:rsidRPr="00EF080E" w:rsidRDefault="00EF080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0E" w:rsidRPr="00EF080E" w:rsidRDefault="00EF080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szCs w:val="18"/>
                <w:lang w:eastAsia="ar-SA"/>
              </w:rPr>
              <w:t>Video data sharing for assisted and improved automated Driving (</w:t>
            </w:r>
            <w:proofErr w:type="spellStart"/>
            <w:r w:rsidRPr="00EF080E">
              <w:rPr>
                <w:rFonts w:eastAsia="Times New Roman" w:cs="Arial"/>
                <w:szCs w:val="18"/>
                <w:lang w:eastAsia="ar-SA"/>
              </w:rPr>
              <w:t>VaD</w:t>
            </w:r>
            <w:proofErr w:type="spellEnd"/>
            <w:r w:rsidRPr="00EF080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0E" w:rsidRPr="00EF080E" w:rsidRDefault="00EF080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80E" w:rsidRDefault="00EF080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i/>
                <w:szCs w:val="18"/>
                <w:lang w:eastAsia="ar-SA"/>
              </w:rPr>
              <w:t>Revision of S1-162078.</w:t>
            </w:r>
          </w:p>
          <w:p w:rsidR="00EF080E" w:rsidRPr="00EF080E" w:rsidRDefault="00EF080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080E">
              <w:rPr>
                <w:rFonts w:eastAsia="Times New Roman" w:cs="Arial"/>
                <w:szCs w:val="18"/>
                <w:lang w:eastAsia="ar-SA"/>
              </w:rPr>
              <w:t>Revision of S1-162370.</w:t>
            </w:r>
          </w:p>
        </w:tc>
      </w:tr>
      <w:tr w:rsidR="00020071" w:rsidRPr="008D7C9A" w:rsidTr="00BB75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154C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54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154CE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020071" w:rsidRPr="00F154C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154C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4CE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154C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4CE">
              <w:rPr>
                <w:rFonts w:eastAsia="Times New Roman" w:cs="Arial"/>
                <w:szCs w:val="18"/>
                <w:lang w:eastAsia="ar-SA"/>
              </w:rPr>
              <w:t xml:space="preserve">eV2X use case for </w:t>
            </w:r>
            <w:proofErr w:type="spellStart"/>
            <w:r w:rsidRPr="00F154CE">
              <w:rPr>
                <w:rFonts w:eastAsia="Times New Roman" w:cs="Arial"/>
                <w:szCs w:val="18"/>
                <w:lang w:eastAsia="ar-SA"/>
              </w:rPr>
              <w:t>Teleoperated</w:t>
            </w:r>
            <w:proofErr w:type="spellEnd"/>
            <w:r w:rsidRPr="00F154CE">
              <w:rPr>
                <w:rFonts w:eastAsia="Times New Roman" w:cs="Arial"/>
                <w:szCs w:val="18"/>
                <w:lang w:eastAsia="ar-SA"/>
              </w:rPr>
              <w:t xml:space="preserve"> Support (</w:t>
            </w:r>
            <w:proofErr w:type="spellStart"/>
            <w:r w:rsidRPr="00F154CE">
              <w:rPr>
                <w:rFonts w:eastAsia="Times New Roman" w:cs="Arial"/>
                <w:szCs w:val="18"/>
                <w:lang w:eastAsia="ar-SA"/>
              </w:rPr>
              <w:t>TeSo</w:t>
            </w:r>
            <w:proofErr w:type="spellEnd"/>
            <w:r w:rsidRPr="00F154CE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154CE" w:rsidRDefault="00F154C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4CE">
              <w:rPr>
                <w:rFonts w:eastAsia="Times New Roman" w:cs="Arial"/>
                <w:szCs w:val="18"/>
                <w:lang w:eastAsia="ar-SA"/>
              </w:rPr>
              <w:t>Revised to S1-162371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F154CE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154CE" w:rsidRPr="008D7C9A" w:rsidTr="00BB75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54CE" w:rsidRPr="00BB7592" w:rsidRDefault="00F154C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75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54CE" w:rsidRPr="00BB7592" w:rsidRDefault="00F154CE" w:rsidP="00655EF0">
            <w:pPr>
              <w:snapToGrid w:val="0"/>
              <w:spacing w:after="0" w:line="240" w:lineRule="auto"/>
            </w:pPr>
            <w:hyperlink r:id="rId55" w:history="1">
              <w:r w:rsidRPr="00BB7592">
                <w:rPr>
                  <w:rStyle w:val="Hyperlink"/>
                  <w:rFonts w:cs="Arial"/>
                  <w:color w:val="auto"/>
                </w:rPr>
                <w:t>S1-162371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54CE" w:rsidRPr="00BB7592" w:rsidRDefault="00F154C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54CE" w:rsidRPr="00BB7592" w:rsidRDefault="00F154C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szCs w:val="18"/>
                <w:lang w:eastAsia="ar-SA"/>
              </w:rPr>
              <w:t xml:space="preserve">eV2X use case for </w:t>
            </w:r>
            <w:proofErr w:type="spellStart"/>
            <w:r w:rsidRPr="00BB7592">
              <w:rPr>
                <w:rFonts w:eastAsia="Times New Roman" w:cs="Arial"/>
                <w:szCs w:val="18"/>
                <w:lang w:eastAsia="ar-SA"/>
              </w:rPr>
              <w:t>Teleoperated</w:t>
            </w:r>
            <w:proofErr w:type="spellEnd"/>
            <w:r w:rsidRPr="00BB7592">
              <w:rPr>
                <w:rFonts w:eastAsia="Times New Roman" w:cs="Arial"/>
                <w:szCs w:val="18"/>
                <w:lang w:eastAsia="ar-SA"/>
              </w:rPr>
              <w:t xml:space="preserve"> Support (</w:t>
            </w:r>
            <w:proofErr w:type="spellStart"/>
            <w:r w:rsidRPr="00BB7592">
              <w:rPr>
                <w:rFonts w:eastAsia="Times New Roman" w:cs="Arial"/>
                <w:szCs w:val="18"/>
                <w:lang w:eastAsia="ar-SA"/>
              </w:rPr>
              <w:t>TeSo</w:t>
            </w:r>
            <w:proofErr w:type="spellEnd"/>
            <w:r w:rsidRPr="00BB759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54CE" w:rsidRPr="00BB7592" w:rsidRDefault="00BB75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szCs w:val="18"/>
                <w:lang w:eastAsia="ar-SA"/>
              </w:rPr>
              <w:t>Revised to S1-162393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54CE" w:rsidRPr="00BB7592" w:rsidRDefault="00F154CE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szCs w:val="18"/>
                <w:lang w:eastAsia="ar-SA"/>
              </w:rPr>
              <w:t>Revision of S1-162079.</w:t>
            </w:r>
          </w:p>
        </w:tc>
      </w:tr>
      <w:tr w:rsidR="00BB7592" w:rsidRPr="008D7C9A" w:rsidTr="00BB759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92" w:rsidRPr="00BB7592" w:rsidRDefault="00BB75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759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92" w:rsidRPr="00BB7592" w:rsidRDefault="00BB7592" w:rsidP="00655EF0">
            <w:pPr>
              <w:snapToGrid w:val="0"/>
              <w:spacing w:after="0" w:line="240" w:lineRule="auto"/>
              <w:rPr>
                <w:rFonts w:cs="Arial"/>
              </w:rPr>
            </w:pPr>
            <w:hyperlink r:id="rId56" w:history="1">
              <w:r w:rsidRPr="00BB7592">
                <w:rPr>
                  <w:rStyle w:val="Hyperlink"/>
                  <w:rFonts w:cs="Arial"/>
                  <w:color w:val="auto"/>
                </w:rPr>
                <w:t>S1-162393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92" w:rsidRPr="00BB7592" w:rsidRDefault="00BB75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92" w:rsidRPr="00BB7592" w:rsidRDefault="00BB75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szCs w:val="18"/>
                <w:lang w:eastAsia="ar-SA"/>
              </w:rPr>
              <w:t xml:space="preserve">eV2X use case for </w:t>
            </w:r>
            <w:proofErr w:type="spellStart"/>
            <w:r w:rsidRPr="00BB7592">
              <w:rPr>
                <w:rFonts w:eastAsia="Times New Roman" w:cs="Arial"/>
                <w:szCs w:val="18"/>
                <w:lang w:eastAsia="ar-SA"/>
              </w:rPr>
              <w:t>Teleoperated</w:t>
            </w:r>
            <w:proofErr w:type="spellEnd"/>
            <w:r w:rsidRPr="00BB7592">
              <w:rPr>
                <w:rFonts w:eastAsia="Times New Roman" w:cs="Arial"/>
                <w:szCs w:val="18"/>
                <w:lang w:eastAsia="ar-SA"/>
              </w:rPr>
              <w:t xml:space="preserve"> Support (</w:t>
            </w:r>
            <w:proofErr w:type="spellStart"/>
            <w:r w:rsidRPr="00BB7592">
              <w:rPr>
                <w:rFonts w:eastAsia="Times New Roman" w:cs="Arial"/>
                <w:szCs w:val="18"/>
                <w:lang w:eastAsia="ar-SA"/>
              </w:rPr>
              <w:t>TeSo</w:t>
            </w:r>
            <w:proofErr w:type="spellEnd"/>
            <w:r w:rsidRPr="00BB759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92" w:rsidRPr="00BB7592" w:rsidRDefault="00BB75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592" w:rsidRDefault="00BB75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i/>
                <w:szCs w:val="18"/>
                <w:lang w:eastAsia="ar-SA"/>
              </w:rPr>
              <w:t>Revision of S1-162079.</w:t>
            </w:r>
          </w:p>
          <w:p w:rsidR="00BB7592" w:rsidRPr="00BB7592" w:rsidRDefault="00BB7592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592">
              <w:rPr>
                <w:rFonts w:eastAsia="Times New Roman" w:cs="Arial"/>
                <w:szCs w:val="18"/>
                <w:lang w:eastAsia="ar-SA"/>
              </w:rPr>
              <w:t>Revision of S1-162371.</w:t>
            </w:r>
          </w:p>
        </w:tc>
      </w:tr>
      <w:tr w:rsidR="00020071" w:rsidRPr="008D7C9A" w:rsidTr="00B6778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2C99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2C9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2C99" w:rsidRDefault="003A21D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020071" w:rsidRPr="006F2C9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2C99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C99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2C99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C99">
              <w:rPr>
                <w:rFonts w:eastAsia="Times New Roman" w:cs="Arial"/>
                <w:szCs w:val="18"/>
                <w:lang w:eastAsia="ar-SA"/>
              </w:rPr>
              <w:t>Cooperative Collision Avoidance (</w:t>
            </w:r>
            <w:proofErr w:type="spellStart"/>
            <w:r w:rsidRPr="006F2C99">
              <w:rPr>
                <w:rFonts w:eastAsia="Times New Roman" w:cs="Arial"/>
                <w:szCs w:val="18"/>
                <w:lang w:eastAsia="ar-SA"/>
              </w:rPr>
              <w:t>CoCA</w:t>
            </w:r>
            <w:proofErr w:type="spellEnd"/>
            <w:r w:rsidRPr="006F2C99">
              <w:rPr>
                <w:rFonts w:eastAsia="Times New Roman" w:cs="Arial"/>
                <w:szCs w:val="18"/>
                <w:lang w:eastAsia="ar-SA"/>
              </w:rPr>
              <w:t>) of connected automated vehicles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2C99" w:rsidRDefault="006F2C9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C99">
              <w:rPr>
                <w:rFonts w:eastAsia="Times New Roman" w:cs="Arial"/>
                <w:szCs w:val="18"/>
                <w:lang w:eastAsia="ar-SA"/>
              </w:rPr>
              <w:t>Revised to S1-162376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20071" w:rsidRPr="006F2C99" w:rsidRDefault="00020071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F2C99" w:rsidRPr="008D7C9A" w:rsidTr="00B6778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C99" w:rsidRPr="00B67787" w:rsidRDefault="006F2C9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7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C99" w:rsidRPr="00B67787" w:rsidRDefault="006F2C99" w:rsidP="00655EF0">
            <w:pPr>
              <w:snapToGrid w:val="0"/>
              <w:spacing w:after="0" w:line="240" w:lineRule="auto"/>
            </w:pPr>
            <w:hyperlink r:id="rId58" w:history="1">
              <w:r w:rsidRPr="00B67787">
                <w:rPr>
                  <w:rStyle w:val="Hyperlink"/>
                  <w:rFonts w:cs="Arial"/>
                  <w:color w:val="auto"/>
                </w:rPr>
                <w:t>S1-162376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C99" w:rsidRPr="00B67787" w:rsidRDefault="006F2C9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C99" w:rsidRPr="00B67787" w:rsidRDefault="006F2C9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Cooperative Collision Avoidance (</w:t>
            </w:r>
            <w:proofErr w:type="spellStart"/>
            <w:r w:rsidRPr="00B67787">
              <w:rPr>
                <w:rFonts w:eastAsia="Times New Roman" w:cs="Arial"/>
                <w:szCs w:val="18"/>
                <w:lang w:eastAsia="ar-SA"/>
              </w:rPr>
              <w:t>CoCA</w:t>
            </w:r>
            <w:proofErr w:type="spellEnd"/>
            <w:r w:rsidRPr="00B67787">
              <w:rPr>
                <w:rFonts w:eastAsia="Times New Roman" w:cs="Arial"/>
                <w:szCs w:val="18"/>
                <w:lang w:eastAsia="ar-SA"/>
              </w:rPr>
              <w:t>) of connected automated vehicles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C99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67787" w:rsidRDefault="006F2C9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Revision of S1-162080.</w:t>
            </w:r>
          </w:p>
          <w:p w:rsidR="00B67787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F2C99" w:rsidRPr="00B67787" w:rsidRDefault="00B67787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B67787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0C3851" w:rsidRPr="008D7C9A" w:rsidTr="00DF0C3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0C3851" w:rsidRPr="008D7C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S1-162244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8D7C9A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91CCC" w:rsidRPr="008D7C9A" w:rsidTr="002259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0C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</w:pPr>
            <w:hyperlink r:id="rId60" w:history="1">
              <w:r w:rsidRPr="00DF0C38">
                <w:rPr>
                  <w:rStyle w:val="Hyperlink"/>
                  <w:rFonts w:cs="Arial"/>
                  <w:color w:val="auto"/>
                </w:rPr>
                <w:t>S1-162244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Revised to S1-162377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Revision of S1-162140.</w:t>
            </w:r>
          </w:p>
          <w:p w:rsidR="00091CCC" w:rsidRPr="00DF0C38" w:rsidRDefault="00091CCC" w:rsidP="00091C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Drafting Note: Revised to 2140 before presentation;</w:t>
            </w:r>
          </w:p>
        </w:tc>
      </w:tr>
      <w:tr w:rsidR="00DF0C38" w:rsidRPr="008D7C9A" w:rsidTr="002259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225922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59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225922" w:rsidRDefault="00DF0C38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61" w:history="1">
              <w:r w:rsidRPr="00225922">
                <w:rPr>
                  <w:rStyle w:val="Hyperlink"/>
                  <w:rFonts w:cs="Arial"/>
                  <w:color w:val="auto"/>
                </w:rPr>
                <w:t>S1-162377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225922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225922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Revised to S1-162390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225922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25922">
              <w:rPr>
                <w:rFonts w:eastAsia="Times New Roman" w:cs="Arial"/>
                <w:i/>
                <w:szCs w:val="18"/>
                <w:lang w:eastAsia="ar-SA"/>
              </w:rPr>
              <w:t>Revision of S1-162140.</w:t>
            </w:r>
          </w:p>
          <w:p w:rsidR="00DF0C38" w:rsidRPr="00225922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i/>
                <w:szCs w:val="18"/>
                <w:lang w:eastAsia="ar-SA"/>
              </w:rPr>
              <w:t>Drafting Note: Revised to 2140 before presentation;</w:t>
            </w:r>
          </w:p>
          <w:p w:rsidR="00DF0C38" w:rsidRPr="00225922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Revision of S1-162244.</w:t>
            </w:r>
          </w:p>
        </w:tc>
      </w:tr>
      <w:tr w:rsidR="00225922" w:rsidRPr="008D7C9A" w:rsidTr="0022592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259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62" w:history="1">
              <w:r w:rsidRPr="00225922">
                <w:rPr>
                  <w:rStyle w:val="Hyperlink"/>
                  <w:rFonts w:cs="Arial"/>
                  <w:color w:val="auto"/>
                </w:rPr>
                <w:t>S1-162390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driving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25922">
              <w:rPr>
                <w:rFonts w:eastAsia="Times New Roman" w:cs="Arial"/>
                <w:i/>
                <w:szCs w:val="18"/>
                <w:lang w:eastAsia="ar-SA"/>
              </w:rPr>
              <w:t>Revision of S1-162140.</w:t>
            </w:r>
          </w:p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25922">
              <w:rPr>
                <w:rFonts w:eastAsia="Times New Roman" w:cs="Arial"/>
                <w:i/>
                <w:szCs w:val="18"/>
                <w:lang w:eastAsia="ar-SA"/>
              </w:rPr>
              <w:t>Drafting Note: Revised to 2140 before presentation;</w:t>
            </w:r>
          </w:p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i/>
                <w:szCs w:val="18"/>
                <w:lang w:eastAsia="ar-SA"/>
              </w:rPr>
              <w:t>Revision of S1-162244.</w:t>
            </w:r>
          </w:p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Revision of S1-162377.</w:t>
            </w:r>
          </w:p>
          <w:p w:rsid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22">
              <w:rPr>
                <w:rFonts w:eastAsia="Times New Roman" w:cs="Arial"/>
                <w:szCs w:val="18"/>
                <w:lang w:eastAsia="ar-SA"/>
              </w:rPr>
              <w:t>Replace: :V2V by V2X;</w:t>
            </w:r>
          </w:p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25922" w:rsidRPr="00225922" w:rsidRDefault="00225922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2592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664" w:rsidRPr="008D7C9A" w:rsidTr="00DF0C3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FE3664" w:rsidRPr="008D7C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S1-162245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91CCC" w:rsidRPr="008D7C9A" w:rsidTr="00F66C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0C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</w:pPr>
            <w:hyperlink r:id="rId64" w:history="1">
              <w:r w:rsidRPr="00DF0C38">
                <w:rPr>
                  <w:rStyle w:val="Hyperlink"/>
                  <w:rFonts w:cs="Arial"/>
                  <w:color w:val="auto"/>
                </w:rPr>
                <w:t>S1-162245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Revised to S1-162378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91CCC" w:rsidRPr="00DF0C38" w:rsidRDefault="00091CC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Revision of S1-162141.</w:t>
            </w:r>
          </w:p>
          <w:p w:rsidR="00091CCC" w:rsidRPr="00DF0C38" w:rsidRDefault="00091CCC" w:rsidP="00091C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0C38">
              <w:rPr>
                <w:rFonts w:eastAsia="Times New Roman" w:cs="Arial"/>
                <w:szCs w:val="18"/>
                <w:lang w:eastAsia="ar-SA"/>
              </w:rPr>
              <w:t>Drafting Note: Revised to 2141 before presentation;</w:t>
            </w:r>
          </w:p>
        </w:tc>
      </w:tr>
      <w:tr w:rsidR="00DF0C38" w:rsidRPr="008D7C9A" w:rsidTr="00F66C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F66C09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6C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F66C09" w:rsidRDefault="00DF0C38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65" w:history="1">
              <w:r w:rsidRPr="00F66C09">
                <w:rPr>
                  <w:rStyle w:val="Hyperlink"/>
                  <w:rFonts w:cs="Arial"/>
                  <w:color w:val="auto"/>
                </w:rPr>
                <w:t>S1-162378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F66C09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F66C09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Revised to S1-162398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F0C38" w:rsidRPr="00F66C09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Revision of S1-162141.</w:t>
            </w:r>
          </w:p>
          <w:p w:rsidR="00DF0C38" w:rsidRPr="00F66C09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Drafting Note: Revised to 2141 before presentation;</w:t>
            </w:r>
          </w:p>
          <w:p w:rsidR="00DF0C38" w:rsidRPr="00F66C09" w:rsidRDefault="00DF0C3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Revision of S1-162245.</w:t>
            </w:r>
          </w:p>
        </w:tc>
      </w:tr>
      <w:tr w:rsidR="00F66C09" w:rsidRPr="008D7C9A" w:rsidTr="00F66C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6C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66" w:history="1">
              <w:r w:rsidRPr="00F66C09">
                <w:rPr>
                  <w:rStyle w:val="Hyperlink"/>
                  <w:rFonts w:cs="Arial"/>
                  <w:color w:val="auto"/>
                </w:rPr>
                <w:t>S1-162398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NTT DOCOMO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Use case for eV2X: information sharing for limited/full automated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Revision of S1-162141.</w:t>
            </w:r>
          </w:p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Drafting Note: Revised to 2141 before presentation;</w:t>
            </w:r>
          </w:p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Revision of S1-162245.</w:t>
            </w:r>
          </w:p>
          <w:p w:rsid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Revision of S1-162378.</w:t>
            </w:r>
          </w:p>
          <w:p w:rsid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3" w:name="_GoBack"/>
            <w:bookmarkEnd w:id="3"/>
          </w:p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66C0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664" w:rsidRPr="008D7C9A" w:rsidTr="001062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BD662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66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BD662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7" w:history="1">
              <w:r w:rsidR="00FE3664" w:rsidRPr="00BD66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BD662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662A">
              <w:rPr>
                <w:rFonts w:eastAsia="Times New Roman" w:cs="Arial"/>
                <w:szCs w:val="18"/>
                <w:lang w:eastAsia="ar-SA"/>
              </w:rPr>
              <w:t>Korea Railroad Research Institute (KRRI)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BD662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662A">
              <w:rPr>
                <w:rFonts w:eastAsia="Times New Roman" w:cs="Arial"/>
                <w:szCs w:val="18"/>
                <w:lang w:eastAsia="ar-SA"/>
              </w:rPr>
              <w:t>Use Case for Changing Driving-Mode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BD662A" w:rsidRDefault="00BD662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662A">
              <w:rPr>
                <w:rFonts w:eastAsia="Times New Roman" w:cs="Arial"/>
                <w:szCs w:val="18"/>
                <w:lang w:eastAsia="ar-SA"/>
              </w:rPr>
              <w:t>Revised to S1-162353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BD662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D662A" w:rsidRPr="008D7C9A" w:rsidTr="001062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D662A" w:rsidRPr="001062DE" w:rsidRDefault="00BD662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62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D662A" w:rsidRPr="001062DE" w:rsidRDefault="00BD662A" w:rsidP="0024130C">
            <w:pPr>
              <w:snapToGrid w:val="0"/>
              <w:spacing w:after="0" w:line="240" w:lineRule="auto"/>
            </w:pPr>
            <w:hyperlink r:id="rId68" w:history="1">
              <w:r w:rsidRPr="001062DE">
                <w:rPr>
                  <w:rStyle w:val="Hyperlink"/>
                  <w:rFonts w:cs="Arial"/>
                  <w:color w:val="auto"/>
                </w:rPr>
                <w:t>S1-162353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D662A" w:rsidRPr="001062DE" w:rsidRDefault="00BD662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Korea Railroad Research Institute (KRRI)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D662A" w:rsidRPr="001062DE" w:rsidRDefault="00BD662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Use Case for Changing Driving-Mode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D662A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Revised to S1-162387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D662A" w:rsidRPr="001062DE" w:rsidRDefault="00BD662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Revision of S1-162152.</w:t>
            </w:r>
          </w:p>
          <w:p w:rsidR="00BD662A" w:rsidRPr="001062DE" w:rsidRDefault="00BD662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# assigned 10:35am, Wed;</w:t>
            </w:r>
          </w:p>
        </w:tc>
      </w:tr>
      <w:tr w:rsidR="001062DE" w:rsidRPr="008D7C9A" w:rsidTr="001062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2DE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62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2DE" w:rsidRPr="001062DE" w:rsidRDefault="001062DE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69" w:history="1">
              <w:r w:rsidRPr="001062DE">
                <w:rPr>
                  <w:rStyle w:val="Hyperlink"/>
                  <w:rFonts w:cs="Arial"/>
                  <w:color w:val="auto"/>
                </w:rPr>
                <w:t>S1-162387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2DE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Korea Railroad Research Institute (KRRI)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2DE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Use Case for Changing Driving-Mode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2DE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2DE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1062DE">
              <w:rPr>
                <w:rFonts w:eastAsia="Times New Roman" w:cs="Arial"/>
                <w:i/>
                <w:szCs w:val="18"/>
                <w:lang w:eastAsia="ar-SA"/>
              </w:rPr>
              <w:t>Revision of S1-162152.</w:t>
            </w:r>
          </w:p>
          <w:p w:rsid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i/>
                <w:szCs w:val="18"/>
                <w:lang w:eastAsia="ar-SA"/>
              </w:rPr>
              <w:t># assigned 10:35am, Wed;</w:t>
            </w:r>
          </w:p>
          <w:p w:rsidR="001062DE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Revision of S1-162353.</w:t>
            </w:r>
          </w:p>
        </w:tc>
      </w:tr>
      <w:tr w:rsidR="00FE3664" w:rsidRPr="008D7C9A" w:rsidTr="0087714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7714C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1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7714C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FE3664" w:rsidRPr="0087714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7714C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14C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7714C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14C">
              <w:rPr>
                <w:rFonts w:eastAsia="Times New Roman" w:cs="Arial"/>
                <w:szCs w:val="18"/>
                <w:lang w:eastAsia="ar-SA"/>
              </w:rPr>
              <w:t>eV2X Use Case: Tethering via Vehicle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7714C" w:rsidRDefault="008771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14C">
              <w:rPr>
                <w:rFonts w:eastAsia="Times New Roman" w:cs="Arial"/>
                <w:szCs w:val="18"/>
                <w:lang w:eastAsia="ar-SA"/>
              </w:rPr>
              <w:t>Revised to S1-162364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87714C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7714C" w:rsidRPr="008D7C9A" w:rsidTr="001062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14C" w:rsidRPr="0087714C" w:rsidRDefault="008771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7714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14C" w:rsidRPr="0087714C" w:rsidRDefault="0087714C" w:rsidP="0024130C">
            <w:pPr>
              <w:snapToGrid w:val="0"/>
              <w:spacing w:after="0" w:line="240" w:lineRule="auto"/>
            </w:pPr>
            <w:hyperlink r:id="rId71" w:history="1">
              <w:r w:rsidRPr="0087714C">
                <w:rPr>
                  <w:rStyle w:val="Hyperlink"/>
                  <w:rFonts w:cs="Arial"/>
                  <w:color w:val="auto"/>
                </w:rPr>
                <w:t>S1-162364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14C" w:rsidRPr="0087714C" w:rsidRDefault="008771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14C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14C" w:rsidRPr="0087714C" w:rsidRDefault="008771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14C">
              <w:rPr>
                <w:rFonts w:eastAsia="Times New Roman" w:cs="Arial"/>
                <w:szCs w:val="18"/>
                <w:lang w:eastAsia="ar-SA"/>
              </w:rPr>
              <w:t>eV2X Use Case: Tethering via Vehicle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14C" w:rsidRPr="0087714C" w:rsidRDefault="008771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14C" w:rsidRPr="0087714C" w:rsidRDefault="0087714C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7714C">
              <w:rPr>
                <w:rFonts w:eastAsia="Times New Roman" w:cs="Arial"/>
                <w:szCs w:val="18"/>
                <w:lang w:eastAsia="ar-SA"/>
              </w:rPr>
              <w:t>Revision of S1-162178.</w:t>
            </w:r>
          </w:p>
        </w:tc>
      </w:tr>
      <w:tr w:rsidR="00FE3664" w:rsidRPr="008D7C9A" w:rsidTr="001062D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1062DE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062D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1062DE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2" w:history="1">
              <w:r w:rsidR="00FE3664" w:rsidRPr="001062D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1062DE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1062DE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eV2X Use Case: Automated Parking Reservation System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1062DE" w:rsidRDefault="001062DE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62D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1062DE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1065F" w:rsidRPr="008D7C9A" w:rsidTr="003F5B7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C95CC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95C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C95CCB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3" w:history="1">
              <w:r w:rsidR="0071065F" w:rsidRPr="00C95CCB">
                <w:rPr>
                  <w:rStyle w:val="Hyperlink"/>
                  <w:rFonts w:eastAsia="Times New Roman" w:cs="Arial"/>
                  <w:color w:val="auto"/>
                </w:rPr>
                <w:t>S1-162180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C95CC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CCB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C95CC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CCB">
              <w:rPr>
                <w:rFonts w:eastAsia="Times New Roman" w:cs="Arial"/>
                <w:szCs w:val="18"/>
                <w:lang w:eastAsia="ar-SA"/>
              </w:rPr>
              <w:t>eV2X Use Case: Dynamic Ride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C95CCB" w:rsidRDefault="00C95CC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CCB">
              <w:rPr>
                <w:rFonts w:eastAsia="Times New Roman" w:cs="Arial"/>
                <w:szCs w:val="18"/>
                <w:lang w:eastAsia="ar-SA"/>
              </w:rPr>
              <w:t>Revised to S1-162372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C95CC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5CCB" w:rsidRPr="008D7C9A" w:rsidTr="003F5B7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5CCB" w:rsidRPr="003F5B7A" w:rsidRDefault="00C95CC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5B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5CCB" w:rsidRPr="003F5B7A" w:rsidRDefault="00C95CCB" w:rsidP="0024130C">
            <w:pPr>
              <w:snapToGrid w:val="0"/>
              <w:spacing w:after="0" w:line="240" w:lineRule="auto"/>
            </w:pPr>
            <w:hyperlink r:id="rId74" w:history="1">
              <w:r w:rsidRPr="003F5B7A">
                <w:rPr>
                  <w:rStyle w:val="Hyperlink"/>
                  <w:rFonts w:cs="Arial"/>
                  <w:color w:val="auto"/>
                </w:rPr>
                <w:t>S1-162372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5CCB" w:rsidRPr="003F5B7A" w:rsidRDefault="00C95CC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5CCB" w:rsidRPr="003F5B7A" w:rsidRDefault="00C95CC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eV2X Use Case: Dynamic Ride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5CCB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Revised to S1-162454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5CCB" w:rsidRPr="003F5B7A" w:rsidRDefault="00C95CC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Revision of S1-162180.</w:t>
            </w:r>
          </w:p>
          <w:p w:rsidR="00415E2D" w:rsidRPr="003F5B7A" w:rsidRDefault="00415E2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Left open; CB in Plenary;</w:t>
            </w:r>
          </w:p>
        </w:tc>
      </w:tr>
      <w:tr w:rsidR="003F5B7A" w:rsidRPr="008D7C9A" w:rsidTr="003F5B7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5B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75" w:history="1">
              <w:r w:rsidRPr="003F5B7A">
                <w:rPr>
                  <w:rStyle w:val="Hyperlink"/>
                  <w:rFonts w:cs="Arial"/>
                  <w:color w:val="auto"/>
                </w:rPr>
                <w:t>S1-162454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eV2X Use Case: Dynamic Ride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3F5B7A">
              <w:rPr>
                <w:rFonts w:eastAsia="Times New Roman" w:cs="Arial"/>
                <w:i/>
                <w:szCs w:val="18"/>
                <w:lang w:eastAsia="ar-SA"/>
              </w:rPr>
              <w:t>Revision of S1-162180.</w:t>
            </w:r>
          </w:p>
          <w:p w:rsid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i/>
                <w:szCs w:val="18"/>
                <w:lang w:eastAsia="ar-SA"/>
              </w:rPr>
              <w:t>Left open; CB in Plenary;</w:t>
            </w:r>
          </w:p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Revision of S1-162372.</w:t>
            </w:r>
          </w:p>
        </w:tc>
      </w:tr>
      <w:tr w:rsidR="0071065F" w:rsidRPr="008D7C9A" w:rsidTr="003F5B7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87EF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87EF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87EFB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6" w:history="1">
              <w:r w:rsidR="0071065F" w:rsidRPr="00287EFB">
                <w:rPr>
                  <w:rStyle w:val="Hyperlink"/>
                  <w:rFonts w:eastAsia="Times New Roman" w:cs="Arial"/>
                  <w:color w:val="auto"/>
                </w:rPr>
                <w:t>S1-162181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87EF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87EFB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eV2X Use Case: Hazardous Road Condition Warning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87EFB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Revised to S1-162380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87EFB" w:rsidRDefault="007309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Noted in Q5 but proposed to revise;</w:t>
            </w:r>
          </w:p>
          <w:p w:rsidR="00730964" w:rsidRPr="00287EFB" w:rsidRDefault="007309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To be announced @ Q0, WED;</w:t>
            </w:r>
          </w:p>
          <w:p w:rsidR="00730964" w:rsidRPr="00287EFB" w:rsidRDefault="007309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87EFB" w:rsidRPr="008D7C9A" w:rsidTr="003F5B7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7EFB" w:rsidRPr="003F5B7A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5B7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7EFB" w:rsidRPr="003F5B7A" w:rsidRDefault="00287EFB" w:rsidP="0024130C">
            <w:pPr>
              <w:snapToGrid w:val="0"/>
              <w:spacing w:after="0" w:line="240" w:lineRule="auto"/>
            </w:pPr>
            <w:hyperlink r:id="rId77" w:history="1">
              <w:r w:rsidRPr="003F5B7A">
                <w:rPr>
                  <w:rStyle w:val="Hyperlink"/>
                  <w:rFonts w:cs="Arial"/>
                  <w:color w:val="auto"/>
                </w:rPr>
                <w:t>S1-162380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7EFB" w:rsidRPr="003F5B7A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7EFB" w:rsidRPr="003F5B7A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eV2X Use Case: Hazardous Road Condition Warning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7EFB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Revised to S1-162453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87EFB" w:rsidRPr="003F5B7A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3F5B7A">
              <w:rPr>
                <w:rFonts w:eastAsia="Times New Roman" w:cs="Arial"/>
                <w:i/>
                <w:szCs w:val="18"/>
                <w:lang w:eastAsia="ar-SA"/>
              </w:rPr>
              <w:t>Noted in Q5 but proposed to revise;</w:t>
            </w:r>
          </w:p>
          <w:p w:rsidR="00287EFB" w:rsidRPr="003F5B7A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3F5B7A">
              <w:rPr>
                <w:rFonts w:eastAsia="Times New Roman" w:cs="Arial"/>
                <w:i/>
                <w:szCs w:val="18"/>
                <w:lang w:eastAsia="ar-SA"/>
              </w:rPr>
              <w:t>To be announced @ Q0, WED;</w:t>
            </w:r>
          </w:p>
          <w:p w:rsidR="00287EFB" w:rsidRPr="003F5B7A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87EFB" w:rsidRPr="003F5B7A" w:rsidRDefault="00287EF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Revision of S1-162181.</w:t>
            </w:r>
          </w:p>
        </w:tc>
      </w:tr>
      <w:tr w:rsidR="003F5B7A" w:rsidRPr="008D7C9A" w:rsidTr="003F5B7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5B7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78" w:history="1">
              <w:r w:rsidRPr="003F5B7A">
                <w:rPr>
                  <w:rStyle w:val="Hyperlink"/>
                  <w:rFonts w:cs="Arial"/>
                  <w:color w:val="auto"/>
                </w:rPr>
                <w:t>S1-162453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eV2X Use Case: Hazardous Road Condition Warning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3F5B7A">
              <w:rPr>
                <w:rFonts w:eastAsia="Times New Roman" w:cs="Arial"/>
                <w:i/>
                <w:szCs w:val="18"/>
                <w:lang w:eastAsia="ar-SA"/>
              </w:rPr>
              <w:t>Noted in Q5 but proposed to revise;</w:t>
            </w:r>
          </w:p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3F5B7A">
              <w:rPr>
                <w:rFonts w:eastAsia="Times New Roman" w:cs="Arial"/>
                <w:i/>
                <w:szCs w:val="18"/>
                <w:lang w:eastAsia="ar-SA"/>
              </w:rPr>
              <w:t>To be announced @ Q0, WED;</w:t>
            </w:r>
          </w:p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i/>
                <w:szCs w:val="18"/>
                <w:lang w:eastAsia="ar-SA"/>
              </w:rPr>
              <w:t>Revision of S1-162181.</w:t>
            </w:r>
          </w:p>
          <w:p w:rsidR="003F5B7A" w:rsidRPr="003F5B7A" w:rsidRDefault="003F5B7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B7A">
              <w:rPr>
                <w:rFonts w:eastAsia="Times New Roman" w:cs="Arial"/>
                <w:szCs w:val="18"/>
                <w:lang w:eastAsia="ar-SA"/>
              </w:rPr>
              <w:t>Revision of S1-162380.</w:t>
            </w:r>
          </w:p>
        </w:tc>
      </w:tr>
      <w:tr w:rsidR="005E48BA" w:rsidRPr="008D7C9A" w:rsidTr="00E313B4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48BA" w:rsidRPr="008D7C9A" w:rsidRDefault="005E48BA" w:rsidP="0024130C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Updates of KPIs and requirements</w:t>
            </w:r>
          </w:p>
        </w:tc>
      </w:tr>
      <w:tr w:rsidR="00BA31F2" w:rsidRPr="008D7C9A" w:rsidTr="003F777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E313B4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313B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E313B4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9" w:history="1">
              <w:r w:rsidR="00BA31F2" w:rsidRPr="00E313B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E313B4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13B4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E313B4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13B4">
              <w:rPr>
                <w:rFonts w:eastAsia="Times New Roman" w:cs="Arial"/>
                <w:szCs w:val="18"/>
                <w:lang w:eastAsia="ar-SA"/>
              </w:rPr>
              <w:t>Proposals for TBD and FFS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E313B4" w:rsidRDefault="00E313B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13B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E313B4" w:rsidRDefault="00F528BA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13B4">
              <w:rPr>
                <w:rFonts w:eastAsia="Times New Roman" w:cs="Arial"/>
                <w:szCs w:val="18"/>
                <w:lang w:eastAsia="ar-SA"/>
              </w:rPr>
              <w:t>2369 QC: 5.5</w:t>
            </w:r>
          </w:p>
          <w:p w:rsidR="00F528BA" w:rsidRPr="00E313B4" w:rsidRDefault="00E313B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13B4">
              <w:rPr>
                <w:rFonts w:eastAsia="Times New Roman" w:cs="Arial"/>
                <w:szCs w:val="18"/>
                <w:lang w:eastAsia="ar-SA"/>
              </w:rPr>
              <w:t>2164 E///</w:t>
            </w:r>
          </w:p>
          <w:p w:rsidR="00E313B4" w:rsidRPr="00E313B4" w:rsidRDefault="00E313B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B4516" w:rsidRPr="008D7C9A" w:rsidTr="003F777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B4516" w:rsidRPr="003F7773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777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B4516" w:rsidRPr="003F7773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0" w:history="1">
              <w:r w:rsidR="00EB4516" w:rsidRPr="003F777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B4516" w:rsidRPr="003F7773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7773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B4516" w:rsidRPr="003F7773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7773">
              <w:rPr>
                <w:rFonts w:eastAsia="Times New Roman" w:cs="Arial"/>
                <w:szCs w:val="18"/>
                <w:lang w:eastAsia="ar-SA"/>
              </w:rPr>
              <w:t>Considerations on some values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B4516" w:rsidRPr="003F7773" w:rsidRDefault="003F777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777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F7773" w:rsidRDefault="003F777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EB4516" w:rsidRPr="003F7773" w:rsidRDefault="003F777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F7773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EB4516" w:rsidRPr="008D7C9A" w:rsidTr="003B4D6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1" w:history="1">
              <w:r w:rsidR="00EB4516" w:rsidRPr="008D7C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Update the requirements of “Information change within platoon”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S1-162350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8D7C9A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96B66" w:rsidRPr="008D7C9A" w:rsidTr="00B6778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96B66" w:rsidRPr="003B4D65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4D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96B66" w:rsidRPr="003B4D65" w:rsidRDefault="00996B66" w:rsidP="0024130C">
            <w:pPr>
              <w:snapToGrid w:val="0"/>
              <w:spacing w:after="0" w:line="240" w:lineRule="auto"/>
            </w:pPr>
            <w:hyperlink r:id="rId82" w:history="1">
              <w:r w:rsidRPr="003B4D65">
                <w:rPr>
                  <w:rStyle w:val="Hyperlink"/>
                  <w:rFonts w:cs="Arial"/>
                  <w:color w:val="auto"/>
                </w:rPr>
                <w:t>S1-162350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96B66" w:rsidRPr="003B4D65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D65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96B66" w:rsidRPr="003B4D65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D65">
              <w:rPr>
                <w:rFonts w:eastAsia="Times New Roman" w:cs="Arial"/>
                <w:szCs w:val="18"/>
                <w:lang w:eastAsia="ar-SA"/>
              </w:rPr>
              <w:t>Update the requirements of “Information change within platoon”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96B66" w:rsidRPr="003B4D65" w:rsidRDefault="003B4D65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D65">
              <w:rPr>
                <w:rFonts w:eastAsia="Times New Roman" w:cs="Arial"/>
                <w:szCs w:val="18"/>
                <w:lang w:eastAsia="ar-SA"/>
              </w:rPr>
              <w:t>Revised to S1-162365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96B66" w:rsidRPr="003B4D65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D65">
              <w:rPr>
                <w:rFonts w:eastAsia="Times New Roman" w:cs="Arial"/>
                <w:szCs w:val="18"/>
                <w:lang w:eastAsia="ar-SA"/>
              </w:rPr>
              <w:t>Revision of S1-162072.</w:t>
            </w:r>
          </w:p>
          <w:p w:rsidR="00996B66" w:rsidRPr="003B4D65" w:rsidRDefault="00996B6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4D65">
              <w:rPr>
                <w:rFonts w:eastAsia="Times New Roman" w:cs="Arial"/>
                <w:szCs w:val="18"/>
                <w:lang w:eastAsia="ar-SA"/>
              </w:rPr>
              <w:t xml:space="preserve">Revised </w:t>
            </w:r>
            <w:r w:rsidR="000065E1" w:rsidRPr="003B4D65">
              <w:rPr>
                <w:rFonts w:eastAsia="Times New Roman" w:cs="Arial"/>
                <w:szCs w:val="18"/>
                <w:lang w:eastAsia="ar-SA"/>
              </w:rPr>
              <w:t xml:space="preserve">to 2350 </w:t>
            </w:r>
            <w:r w:rsidRPr="003B4D65">
              <w:rPr>
                <w:rFonts w:eastAsia="Times New Roman" w:cs="Arial"/>
                <w:szCs w:val="18"/>
                <w:lang w:eastAsia="ar-SA"/>
              </w:rPr>
              <w:t>before presentation;</w:t>
            </w:r>
          </w:p>
        </w:tc>
      </w:tr>
      <w:tr w:rsidR="003B4D65" w:rsidRPr="008D7C9A" w:rsidTr="00B6778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B4D65" w:rsidRPr="00B67787" w:rsidRDefault="003B4D65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677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B4D65" w:rsidRPr="00B67787" w:rsidRDefault="003B4D65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83" w:history="1">
              <w:r w:rsidRPr="00B67787">
                <w:rPr>
                  <w:rStyle w:val="Hyperlink"/>
                  <w:rFonts w:cs="Arial"/>
                  <w:color w:val="auto"/>
                </w:rPr>
                <w:t>S1-162365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B4D65" w:rsidRPr="00B67787" w:rsidRDefault="003B4D65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B4D65" w:rsidRPr="00B67787" w:rsidRDefault="003B4D65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Update the requirements of “Information change within platoon”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B4D65" w:rsidRPr="00B67787" w:rsidRDefault="00B67787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B4D65" w:rsidRPr="00B67787" w:rsidRDefault="003B4D65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B67787">
              <w:rPr>
                <w:rFonts w:eastAsia="Times New Roman" w:cs="Arial"/>
                <w:i/>
                <w:szCs w:val="18"/>
                <w:lang w:eastAsia="ar-SA"/>
              </w:rPr>
              <w:t>Revision of S1-162072.</w:t>
            </w:r>
          </w:p>
          <w:p w:rsidR="003B4D65" w:rsidRPr="00B67787" w:rsidRDefault="003B4D65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i/>
                <w:szCs w:val="18"/>
                <w:lang w:eastAsia="ar-SA"/>
              </w:rPr>
              <w:t>Revised to 2350 before presentation;</w:t>
            </w:r>
          </w:p>
          <w:p w:rsidR="00B67787" w:rsidRDefault="003B4D65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7787">
              <w:rPr>
                <w:rFonts w:eastAsia="Times New Roman" w:cs="Arial"/>
                <w:szCs w:val="18"/>
                <w:lang w:eastAsia="ar-SA"/>
              </w:rPr>
              <w:t>Revision of S1-162350.</w:t>
            </w:r>
          </w:p>
          <w:p w:rsidR="00B67787" w:rsidRPr="00B67787" w:rsidRDefault="00B67787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B67787" w:rsidRDefault="00B67787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B4D65" w:rsidRPr="00B67787" w:rsidRDefault="00B67787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B67787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EB4516" w:rsidRPr="008D7C9A" w:rsidTr="007165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AF7D31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7D3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AF7D31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4" w:history="1">
              <w:r w:rsidR="00EB4516" w:rsidRPr="00AF7D3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AF7D31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D31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AF7D31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D31">
              <w:rPr>
                <w:rFonts w:eastAsia="Times New Roman" w:cs="Arial"/>
                <w:szCs w:val="18"/>
                <w:lang w:eastAsia="ar-SA"/>
              </w:rPr>
              <w:t>Replace “Vehicle” by “UE” in 5.5.2 potential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AF7D31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D31">
              <w:rPr>
                <w:rFonts w:eastAsia="Times New Roman" w:cs="Arial"/>
                <w:szCs w:val="18"/>
                <w:lang w:eastAsia="ar-SA"/>
              </w:rPr>
              <w:t>Revised to S1-162366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B4516" w:rsidRPr="00AF7D31" w:rsidRDefault="00EB451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F7D31" w:rsidRPr="008D7C9A" w:rsidTr="007165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7165E6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65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7165E6" w:rsidRDefault="00AF7D31" w:rsidP="0024130C">
            <w:pPr>
              <w:snapToGrid w:val="0"/>
              <w:spacing w:after="0" w:line="240" w:lineRule="auto"/>
            </w:pPr>
            <w:hyperlink r:id="rId85" w:history="1">
              <w:r w:rsidRPr="007165E6">
                <w:rPr>
                  <w:rStyle w:val="Hyperlink"/>
                  <w:rFonts w:cs="Arial"/>
                  <w:color w:val="auto"/>
                </w:rPr>
                <w:t>S1-162366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7165E6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7165E6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Replace “Vehicle” by “UE” in 5.5.2 potential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7165E6" w:rsidRDefault="007165E6" w:rsidP="00F66C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Revised to S1-1623</w:t>
            </w:r>
            <w:r w:rsidR="00F66C09">
              <w:rPr>
                <w:rFonts w:eastAsia="Times New Roman" w:cs="Arial"/>
                <w:szCs w:val="18"/>
                <w:lang w:eastAsia="ar-SA"/>
              </w:rPr>
              <w:t>97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65E6" w:rsidRPr="007165E6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Revision of S1-162076</w:t>
            </w:r>
          </w:p>
          <w:p w:rsidR="00F66C09" w:rsidRPr="007165E6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Merged with 369</w:t>
            </w:r>
            <w:r w:rsidR="00AF7D31" w:rsidRPr="007165E6">
              <w:rPr>
                <w:rFonts w:eastAsia="Times New Roman" w:cs="Arial"/>
                <w:szCs w:val="18"/>
                <w:lang w:eastAsia="ar-SA"/>
              </w:rPr>
              <w:t>.</w:t>
            </w:r>
          </w:p>
        </w:tc>
      </w:tr>
      <w:tr w:rsidR="000C3851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9E2ADB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2AD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9E2ADB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6" w:history="1">
              <w:r w:rsidR="000C3851" w:rsidRPr="009E2AD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9E2ADB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Huawei Technologies Co., Ltd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9E2ADB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Add Set I requirements for Platooning use case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9E2ADB" w:rsidRDefault="009E2AD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Revised to S1-162386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3851" w:rsidRPr="009E2ADB" w:rsidRDefault="000C385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ADB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2AD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24130C">
            <w:pPr>
              <w:snapToGrid w:val="0"/>
              <w:spacing w:after="0" w:line="240" w:lineRule="auto"/>
            </w:pPr>
            <w:hyperlink r:id="rId87" w:history="1">
              <w:r w:rsidRPr="009E2ADB">
                <w:rPr>
                  <w:rStyle w:val="Hyperlink"/>
                  <w:rFonts w:cs="Arial"/>
                  <w:color w:val="auto"/>
                </w:rPr>
                <w:t>S1-162386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Huawei Technologies Co., Ltd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Add Set I requirements for Platooning use case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Revision of S1-162083.</w:t>
            </w:r>
          </w:p>
        </w:tc>
      </w:tr>
      <w:tr w:rsidR="00FE3664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AF7D31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7D3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AF7D31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8" w:history="1">
              <w:r w:rsidR="00FE3664" w:rsidRPr="00AF7D3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AF7D31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D31">
              <w:rPr>
                <w:rFonts w:eastAsia="Times New Roman" w:cs="Arial"/>
                <w:szCs w:val="18"/>
                <w:lang w:eastAsia="ar-SA"/>
              </w:rPr>
              <w:t>KRRI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AF7D31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D31">
              <w:rPr>
                <w:rFonts w:eastAsia="Times New Roman" w:cs="Arial"/>
                <w:szCs w:val="18"/>
                <w:lang w:eastAsia="ar-SA"/>
              </w:rPr>
              <w:t>Corrections for Use Case Regarding Collective Perception of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AF7D31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7D31">
              <w:rPr>
                <w:rFonts w:eastAsia="Times New Roman" w:cs="Arial"/>
                <w:szCs w:val="18"/>
                <w:lang w:eastAsia="ar-SA"/>
              </w:rPr>
              <w:t>Revised to S1-162367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AF7D31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F7D31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9B35A0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B3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9B35A0" w:rsidRDefault="00AF7D31" w:rsidP="0024130C">
            <w:pPr>
              <w:snapToGrid w:val="0"/>
              <w:spacing w:after="0" w:line="240" w:lineRule="auto"/>
            </w:pPr>
            <w:hyperlink r:id="rId89" w:history="1">
              <w:r w:rsidRPr="009B35A0">
                <w:rPr>
                  <w:rStyle w:val="Hyperlink"/>
                  <w:rFonts w:cs="Arial"/>
                  <w:color w:val="auto"/>
                </w:rPr>
                <w:t>S1-162367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9B35A0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KRRI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9B35A0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Corrections for Use Case Regarding Collective Perception of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Revised to S1-162399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F7D31" w:rsidRPr="009B35A0" w:rsidRDefault="00AF7D31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Revision of S1-162151.</w:t>
            </w:r>
          </w:p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Original one is not part of proposal;</w:t>
            </w:r>
          </w:p>
        </w:tc>
      </w:tr>
      <w:tr w:rsidR="009B35A0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B3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90" w:history="1">
              <w:r w:rsidRPr="009B35A0">
                <w:rPr>
                  <w:rStyle w:val="Hyperlink"/>
                  <w:rFonts w:cs="Arial"/>
                  <w:color w:val="auto"/>
                </w:rPr>
                <w:t>S1-162399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KRRI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Corrections for Use Case Regarding Collective Perception of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9B35A0">
              <w:rPr>
                <w:rFonts w:eastAsia="Times New Roman" w:cs="Arial"/>
                <w:i/>
                <w:szCs w:val="18"/>
                <w:lang w:eastAsia="ar-SA"/>
              </w:rPr>
              <w:t>Revision of S1-162151.</w:t>
            </w:r>
          </w:p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i/>
                <w:szCs w:val="18"/>
                <w:lang w:eastAsia="ar-SA"/>
              </w:rPr>
              <w:t>Original one is not part of proposal;</w:t>
            </w:r>
          </w:p>
          <w:p w:rsid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Revision of S1-162367.</w:t>
            </w:r>
          </w:p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B35A0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B35A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664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2F136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F13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2F136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FE3664" w:rsidRPr="002F136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2F136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136A">
              <w:rPr>
                <w:rFonts w:eastAsia="Times New Roman" w:cs="Arial"/>
                <w:szCs w:val="18"/>
                <w:lang w:eastAsia="ar-SA"/>
              </w:rPr>
              <w:t>Korea Railroad Research Institute (KRRI)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2F136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136A">
              <w:rPr>
                <w:rFonts w:eastAsia="Times New Roman" w:cs="Arial"/>
                <w:szCs w:val="18"/>
                <w:lang w:eastAsia="ar-SA"/>
              </w:rPr>
              <w:t>Corrections for Use Case Regarding Vehicle 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2F136A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136A">
              <w:rPr>
                <w:rFonts w:eastAsia="Times New Roman" w:cs="Arial"/>
                <w:szCs w:val="18"/>
                <w:lang w:eastAsia="ar-SA"/>
              </w:rPr>
              <w:t>Revised to S1-162368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2F136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F136A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9B35A0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B35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9B35A0" w:rsidRDefault="002F136A" w:rsidP="0024130C">
            <w:pPr>
              <w:snapToGrid w:val="0"/>
              <w:spacing w:after="0" w:line="240" w:lineRule="auto"/>
            </w:pPr>
            <w:hyperlink r:id="rId92" w:history="1">
              <w:r w:rsidRPr="009B35A0">
                <w:rPr>
                  <w:rStyle w:val="Hyperlink"/>
                  <w:rFonts w:cs="Arial"/>
                  <w:color w:val="auto"/>
                </w:rPr>
                <w:t>S1-162368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9B35A0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 xml:space="preserve">Korea Railroad Research </w:t>
            </w:r>
            <w:r w:rsidRPr="009B35A0">
              <w:rPr>
                <w:rFonts w:eastAsia="Times New Roman" w:cs="Arial"/>
                <w:szCs w:val="18"/>
                <w:lang w:eastAsia="ar-SA"/>
              </w:rPr>
              <w:lastRenderedPageBreak/>
              <w:t>Institute (KRRI)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9B35A0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lastRenderedPageBreak/>
              <w:t xml:space="preserve">Corrections for Use Case Regarding Vehicle </w:t>
            </w:r>
            <w:r w:rsidRPr="009B35A0">
              <w:rPr>
                <w:rFonts w:eastAsia="Times New Roman" w:cs="Arial"/>
                <w:szCs w:val="18"/>
                <w:lang w:eastAsia="ar-SA"/>
              </w:rPr>
              <w:lastRenderedPageBreak/>
              <w:t>Platooning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9B35A0" w:rsidRDefault="009B35A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lastRenderedPageBreak/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9B35A0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35A0">
              <w:rPr>
                <w:rFonts w:eastAsia="Times New Roman" w:cs="Arial"/>
                <w:szCs w:val="18"/>
                <w:lang w:eastAsia="ar-SA"/>
              </w:rPr>
              <w:t>Revision of S1-162153.</w:t>
            </w:r>
          </w:p>
        </w:tc>
      </w:tr>
      <w:tr w:rsidR="00FE3664" w:rsidRPr="008D7C9A" w:rsidTr="00415E2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415E2D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5E2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415E2D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3" w:history="1">
              <w:r w:rsidR="00FE3664" w:rsidRPr="00415E2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415E2D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E2D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415E2D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E2D">
              <w:rPr>
                <w:rFonts w:eastAsia="Times New Roman" w:cs="Arial"/>
                <w:szCs w:val="18"/>
                <w:lang w:eastAsia="ar-SA"/>
              </w:rPr>
              <w:t>Clarification of use case 5.6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415E2D" w:rsidRDefault="00415E2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E2D">
              <w:rPr>
                <w:rFonts w:eastAsia="Times New Roman" w:cs="Arial"/>
                <w:szCs w:val="18"/>
                <w:lang w:eastAsia="ar-SA"/>
              </w:rPr>
              <w:t>Revised to S1-162388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415E2D" w:rsidRDefault="00FE3664" w:rsidP="0028457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15E2D" w:rsidRPr="008D7C9A" w:rsidTr="00415E2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2D" w:rsidRPr="00415E2D" w:rsidRDefault="00415E2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15E2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2D" w:rsidRPr="00415E2D" w:rsidRDefault="00415E2D" w:rsidP="0024130C">
            <w:pPr>
              <w:snapToGrid w:val="0"/>
              <w:spacing w:after="0" w:line="240" w:lineRule="auto"/>
            </w:pPr>
            <w:hyperlink r:id="rId94" w:history="1">
              <w:r w:rsidRPr="00415E2D">
                <w:rPr>
                  <w:rStyle w:val="Hyperlink"/>
                  <w:rFonts w:cs="Arial"/>
                  <w:color w:val="auto"/>
                </w:rPr>
                <w:t>S1-162388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2D" w:rsidRPr="00415E2D" w:rsidRDefault="00415E2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E2D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2D" w:rsidRPr="00415E2D" w:rsidRDefault="00415E2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E2D">
              <w:rPr>
                <w:rFonts w:eastAsia="Times New Roman" w:cs="Arial"/>
                <w:szCs w:val="18"/>
                <w:lang w:eastAsia="ar-SA"/>
              </w:rPr>
              <w:t>Clarification of use case 5.6 in 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2D" w:rsidRPr="00415E2D" w:rsidRDefault="00415E2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2D" w:rsidRPr="00415E2D" w:rsidRDefault="00415E2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5E2D">
              <w:rPr>
                <w:rFonts w:eastAsia="Times New Roman" w:cs="Arial"/>
                <w:szCs w:val="18"/>
                <w:lang w:eastAsia="ar-SA"/>
              </w:rPr>
              <w:t>Revision of S1-162164.</w:t>
            </w:r>
          </w:p>
        </w:tc>
      </w:tr>
      <w:tr w:rsidR="0071065F" w:rsidRPr="008D7C9A" w:rsidTr="007165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F136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F13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F136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71065F" w:rsidRPr="002F136A">
                <w:rPr>
                  <w:rStyle w:val="Hyperlink"/>
                  <w:rFonts w:eastAsia="Times New Roman" w:cs="Arial"/>
                  <w:color w:val="auto"/>
                </w:rPr>
                <w:t>S1-162184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F136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136A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F136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136A">
              <w:rPr>
                <w:rFonts w:eastAsia="Times New Roman" w:cs="Arial"/>
                <w:szCs w:val="18"/>
                <w:lang w:eastAsia="ar-SA"/>
              </w:rPr>
              <w:t>Update to eV2X use case “Automated Cooperative Driving for Short distance Grouping”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F136A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136A">
              <w:rPr>
                <w:rFonts w:eastAsia="Times New Roman" w:cs="Arial"/>
                <w:szCs w:val="18"/>
                <w:lang w:eastAsia="ar-SA"/>
              </w:rPr>
              <w:t>Revised to S1-162369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2F136A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F136A" w:rsidRPr="008D7C9A" w:rsidTr="00F66C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7165E6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165E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7165E6" w:rsidRDefault="002F136A" w:rsidP="0024130C">
            <w:pPr>
              <w:snapToGrid w:val="0"/>
              <w:spacing w:after="0" w:line="240" w:lineRule="auto"/>
            </w:pPr>
            <w:hyperlink r:id="rId96" w:history="1">
              <w:r w:rsidRPr="007165E6">
                <w:rPr>
                  <w:rStyle w:val="Hyperlink"/>
                  <w:rFonts w:cs="Arial"/>
                  <w:color w:val="auto"/>
                </w:rPr>
                <w:t>S1-162369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7165E6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7165E6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Update to eV2X use case “Automated Cooperative Driving for Short distance Grouping”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7165E6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Revised to S1-162397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F136A" w:rsidRPr="007165E6" w:rsidRDefault="002F136A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Revision of S1-162184.</w:t>
            </w:r>
          </w:p>
          <w:p w:rsidR="007165E6" w:rsidRPr="007165E6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165E6">
              <w:rPr>
                <w:rFonts w:eastAsia="Times New Roman" w:cs="Arial"/>
                <w:szCs w:val="18"/>
                <w:lang w:eastAsia="ar-SA"/>
              </w:rPr>
              <w:t>Merged with 366;</w:t>
            </w:r>
          </w:p>
        </w:tc>
      </w:tr>
      <w:tr w:rsidR="007165E6" w:rsidRPr="008D7C9A" w:rsidTr="00F66C0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65E6" w:rsidRPr="00F66C09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6C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65E6" w:rsidRPr="00F66C09" w:rsidRDefault="007165E6" w:rsidP="0024130C">
            <w:pPr>
              <w:snapToGrid w:val="0"/>
              <w:spacing w:after="0" w:line="240" w:lineRule="auto"/>
              <w:rPr>
                <w:rFonts w:cs="Arial"/>
              </w:rPr>
            </w:pPr>
            <w:hyperlink r:id="rId97" w:history="1">
              <w:r w:rsidRPr="00F66C09">
                <w:rPr>
                  <w:rStyle w:val="Hyperlink"/>
                  <w:rFonts w:cs="Arial"/>
                  <w:color w:val="auto"/>
                </w:rPr>
                <w:t>S1-162397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65E6" w:rsidRPr="00F66C09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Qualcomm Incorporated, Huawei Technologies Co., Ltd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65E6" w:rsidRPr="00F66C09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Update to eV2X use case “Automated Cooperative Driving for Short distance Grouping”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65E6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165E6" w:rsidRPr="00F66C09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Revision of S1-162184.</w:t>
            </w:r>
          </w:p>
          <w:p w:rsidR="007165E6" w:rsidRPr="00F66C09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Merged with 366;</w:t>
            </w:r>
          </w:p>
          <w:p w:rsidR="007165E6" w:rsidRPr="00F66C09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i/>
                <w:szCs w:val="18"/>
                <w:lang w:eastAsia="ar-SA"/>
              </w:rPr>
              <w:t>Merger of 366 and 369</w:t>
            </w:r>
          </w:p>
          <w:p w:rsidR="00F66C09" w:rsidRDefault="007165E6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6C09">
              <w:rPr>
                <w:rFonts w:eastAsia="Times New Roman" w:cs="Arial"/>
                <w:szCs w:val="18"/>
                <w:lang w:eastAsia="ar-SA"/>
              </w:rPr>
              <w:t>Revision of S1-162369.</w:t>
            </w:r>
          </w:p>
          <w:p w:rsidR="00F66C09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7165E6" w:rsidRPr="00F66C09" w:rsidRDefault="00F66C0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66C09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5E48BA" w:rsidRPr="008D7C9A" w:rsidTr="00F95FB3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48BA" w:rsidRPr="008D7C9A" w:rsidRDefault="005E48BA" w:rsidP="0024130C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Other contributions</w:t>
            </w:r>
          </w:p>
        </w:tc>
      </w:tr>
      <w:tr w:rsidR="003538FB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95FB3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5F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95FB3" w:rsidRDefault="003A21D9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8" w:history="1">
              <w:r w:rsidR="003538FB" w:rsidRPr="00F95F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95FB3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95FB3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Text Proposal for Considerations on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Revised to S1-162373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538FB" w:rsidRPr="00F95FB3" w:rsidRDefault="003538FB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95FB3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5F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1C7B41">
            <w:pPr>
              <w:snapToGrid w:val="0"/>
              <w:spacing w:after="0" w:line="240" w:lineRule="auto"/>
            </w:pPr>
            <w:hyperlink r:id="rId99" w:history="1">
              <w:r w:rsidRPr="00F95FB3">
                <w:rPr>
                  <w:rStyle w:val="Hyperlink"/>
                  <w:rFonts w:cs="Arial"/>
                  <w:color w:val="auto"/>
                </w:rPr>
                <w:t>S1-162373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Text Proposal for Considerations on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Revision of S1-162046.</w:t>
            </w:r>
          </w:p>
          <w:p w:rsid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To replaced normative tense.</w:t>
            </w:r>
          </w:p>
          <w:p w:rsidR="00F95FB3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95FB3" w:rsidRPr="00F95FB3" w:rsidRDefault="00F95FB3" w:rsidP="001C7B4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95FB3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664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F95FB3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5F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F95FB3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0" w:history="1">
              <w:r w:rsidR="00FE3664" w:rsidRPr="00F95FB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F95FB3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F95FB3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Proposals for the abbreviation and definition section of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Revised to S1-162374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F95FB3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95FB3" w:rsidRPr="008D7C9A" w:rsidTr="007655E8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5F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24130C">
            <w:pPr>
              <w:snapToGrid w:val="0"/>
              <w:spacing w:after="0" w:line="240" w:lineRule="auto"/>
            </w:pPr>
            <w:hyperlink r:id="rId101" w:history="1">
              <w:r w:rsidRPr="00F95FB3">
                <w:rPr>
                  <w:rStyle w:val="Hyperlink"/>
                  <w:rFonts w:cs="Arial"/>
                  <w:color w:val="auto"/>
                </w:rPr>
                <w:t>S1-162374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Proposals for the abbreviation and definition section of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95FB3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Revision of S1-162053.</w:t>
            </w:r>
          </w:p>
          <w:p w:rsid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To remove the NGRA part;</w:t>
            </w:r>
          </w:p>
          <w:p w:rsidR="00F95FB3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95FB3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95FB3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FE3664" w:rsidRPr="008D7C9A" w:rsidTr="00D97C6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7655E8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55E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7655E8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2" w:history="1">
              <w:r w:rsidR="00FE3664" w:rsidRPr="007655E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7655E8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55E8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7655E8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55E8">
              <w:rPr>
                <w:rFonts w:eastAsia="Times New Roman" w:cs="Arial"/>
                <w:szCs w:val="18"/>
                <w:lang w:eastAsia="ar-SA"/>
              </w:rPr>
              <w:t>Proposals for the overview section of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7655E8" w:rsidRDefault="007655E8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55E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E3664" w:rsidRPr="007655E8" w:rsidRDefault="008A255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55E8">
              <w:rPr>
                <w:rFonts w:eastAsia="Times New Roman" w:cs="Arial"/>
                <w:szCs w:val="18"/>
                <w:lang w:eastAsia="ar-SA"/>
              </w:rPr>
              <w:t>Action item (for next meeting): A bit more info, such as, difference b/w V2X and eV2X, what “phase or set” is, etc.</w:t>
            </w:r>
          </w:p>
          <w:p w:rsidR="008A255D" w:rsidRPr="007655E8" w:rsidRDefault="008A255D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A31F2" w:rsidRPr="008D7C9A" w:rsidTr="00D97C6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D97C60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97C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D97C60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3" w:history="1">
              <w:r w:rsidR="00BA31F2" w:rsidRPr="00D97C6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D97C60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C60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D97C60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C60">
              <w:rPr>
                <w:rFonts w:eastAsia="Times New Roman" w:cs="Arial"/>
                <w:szCs w:val="18"/>
                <w:lang w:eastAsia="ar-SA"/>
              </w:rPr>
              <w:t>Text proposal for Conclusions in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D97C60" w:rsidRDefault="00D97C60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C60">
              <w:rPr>
                <w:rFonts w:eastAsia="Times New Roman" w:cs="Arial"/>
                <w:szCs w:val="18"/>
                <w:lang w:eastAsia="ar-SA"/>
              </w:rPr>
              <w:t>Revised to S1-162375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D97C60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97C60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C60" w:rsidRPr="00D97C60" w:rsidRDefault="00D97C60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97C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C60" w:rsidRPr="00D97C60" w:rsidRDefault="00D97C60" w:rsidP="00BA31F2">
            <w:pPr>
              <w:snapToGrid w:val="0"/>
              <w:spacing w:after="0" w:line="240" w:lineRule="auto"/>
            </w:pPr>
            <w:hyperlink r:id="rId104" w:history="1">
              <w:r w:rsidRPr="00D97C60">
                <w:rPr>
                  <w:rStyle w:val="Hyperlink"/>
                  <w:rFonts w:cs="Arial"/>
                  <w:color w:val="auto"/>
                </w:rPr>
                <w:t>S1-162375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C60" w:rsidRPr="00D97C60" w:rsidRDefault="00D97C60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C60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C60" w:rsidRPr="00D97C60" w:rsidRDefault="00D97C60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C60">
              <w:rPr>
                <w:rFonts w:eastAsia="Times New Roman" w:cs="Arial"/>
                <w:szCs w:val="18"/>
                <w:lang w:eastAsia="ar-SA"/>
              </w:rPr>
              <w:t>Text proposal for Conclusions in FS_eV2X TR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C60" w:rsidRPr="00D97C60" w:rsidRDefault="00D97C60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C60" w:rsidRPr="00D97C60" w:rsidRDefault="00D97C60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C60">
              <w:rPr>
                <w:rFonts w:eastAsia="Times New Roman" w:cs="Arial"/>
                <w:szCs w:val="18"/>
                <w:lang w:eastAsia="ar-SA"/>
              </w:rPr>
              <w:t>Revision of S1-162047.</w:t>
            </w:r>
          </w:p>
        </w:tc>
      </w:tr>
      <w:tr w:rsidR="00BA31F2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9E2ADB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2AD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9E2ADB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BA31F2" w:rsidRPr="009E2AD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S1-162048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9E2ADB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9E2ADB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[DRAFT] LS on Study on Enhancement of 3GPP support for V2X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9E2ADB" w:rsidRDefault="009E2AD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Revised to S1-162385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A31F2" w:rsidRPr="009E2ADB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ADB" w:rsidRPr="008D7C9A" w:rsidTr="009E2AD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2AD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BA31F2">
            <w:pPr>
              <w:snapToGrid w:val="0"/>
              <w:spacing w:after="0" w:line="240" w:lineRule="auto"/>
            </w:pPr>
            <w:hyperlink r:id="rId106" w:history="1">
              <w:r w:rsidRPr="009E2ADB">
                <w:rPr>
                  <w:rStyle w:val="Hyperlink"/>
                  <w:rFonts w:cs="Arial"/>
                  <w:color w:val="auto"/>
                </w:rPr>
                <w:t>S1-162385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[DRAFT] LS on Study on Enhancement of 3GPP support for V2X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ADB" w:rsidRPr="009E2ADB" w:rsidRDefault="009E2ADB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2ADB">
              <w:rPr>
                <w:rFonts w:eastAsia="Times New Roman" w:cs="Arial"/>
                <w:szCs w:val="18"/>
                <w:lang w:eastAsia="ar-SA"/>
              </w:rPr>
              <w:t>Revision of S1-162048.</w:t>
            </w:r>
          </w:p>
        </w:tc>
      </w:tr>
      <w:tr w:rsidR="0071065F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F95FB3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5F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F95FB3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7" w:history="1">
              <w:r w:rsidR="0071065F" w:rsidRPr="00F95FB3">
                <w:rPr>
                  <w:rStyle w:val="Hyperlink"/>
                  <w:rFonts w:eastAsia="Times New Roman" w:cs="Arial"/>
                  <w:color w:val="auto"/>
                  <w:lang w:eastAsia="ar-SA"/>
                </w:rPr>
                <w:t>S1-162182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F95FB3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F95FB3" w:rsidRDefault="0071065F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eV2X Platooning operations and requirements consolidation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5FB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1065F" w:rsidRPr="00F95FB3" w:rsidRDefault="00F95FB3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FYI for consolidation on platooning.</w:t>
            </w: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FE3664" w:rsidRPr="008D7C9A">
                <w:rPr>
                  <w:rStyle w:val="Hyperlink"/>
                  <w:rFonts w:eastAsia="Times New Roman" w:cs="Arial"/>
                </w:rPr>
                <w:t>S1-162112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FS_eV2X RAT selection based on KPIs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E3664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9" w:history="1">
              <w:r w:rsidR="00FE3664" w:rsidRPr="008D7C9A">
                <w:rPr>
                  <w:rStyle w:val="Hyperlink"/>
                  <w:rFonts w:eastAsia="Times New Roman" w:cs="Arial"/>
                </w:rPr>
                <w:t>S1-162113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Intel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FS_eV2X Out of RAT Coverage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FE3664" w:rsidRPr="008D7C9A" w:rsidRDefault="00FE3664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A31F2" w:rsidRPr="008D7C9A" w:rsidTr="00FE366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0" w:history="1">
              <w:r w:rsidR="00BA31F2" w:rsidRPr="008D7C9A">
                <w:rPr>
                  <w:rStyle w:val="Hyperlink"/>
                  <w:rFonts w:eastAsia="Times New Roman" w:cs="Arial"/>
                </w:rPr>
                <w:t>S1-162081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0C3851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0C3851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Clarification split of eV2X requirements between LTE and NR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0C3851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A31F2" w:rsidRPr="008D7C9A" w:rsidTr="00FE366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3A21D9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1" w:history="1">
              <w:r w:rsidR="00BA31F2" w:rsidRPr="008D7C9A">
                <w:rPr>
                  <w:rStyle w:val="Hyperlink"/>
                  <w:rFonts w:eastAsia="Times New Roman" w:cs="Arial"/>
                </w:rPr>
                <w:t>S1-162150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FE366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KRRI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FE366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Corrections for Use Case Regarding Collective Perception of Environment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FE3664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A31F2" w:rsidRPr="008D7C9A" w:rsidRDefault="00BA31F2" w:rsidP="00BA31F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4130C" w:rsidRPr="008D7C9A" w:rsidTr="0024130C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24130C" w:rsidRPr="008D7C9A" w:rsidRDefault="0024130C" w:rsidP="0024130C">
            <w:pPr>
              <w:pStyle w:val="Heading3"/>
            </w:pPr>
            <w:r w:rsidRPr="008D7C9A">
              <w:t>V2X drafting session information and FS_eV2X output</w:t>
            </w: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V2X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V2X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416B70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This document (self)</w:t>
            </w: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TR22.xyzv0.2.0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24130C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S1-162234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Cover page for TR22.xyzv0.2.0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D9" w:rsidRPr="008D7C9A" w:rsidRDefault="003A21D9" w:rsidP="0024130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D7C9A" w:rsidRPr="008D7C9A" w:rsidTr="00F95FB3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8D7C9A" w:rsidRPr="008D7C9A" w:rsidRDefault="008D7C9A" w:rsidP="00F95FB3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V2XLTE</w:t>
            </w:r>
          </w:p>
        </w:tc>
      </w:tr>
      <w:tr w:rsidR="008D7C9A" w:rsidRPr="008D7C9A" w:rsidTr="00F95FB3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D7C9A" w:rsidRPr="008D7C9A" w:rsidRDefault="008D7C9A" w:rsidP="00F95FB3">
            <w:pPr>
              <w:pStyle w:val="Heading2"/>
            </w:pPr>
            <w:r w:rsidRPr="008D7C9A">
              <w:t>Other Rel-14 Work Item Contributions and CRs (=AGE item 7.2 in SA1 Agenda)</w:t>
            </w:r>
          </w:p>
        </w:tc>
      </w:tr>
      <w:tr w:rsidR="008D7C9A" w:rsidRPr="008D7C9A" w:rsidTr="00287EFB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7C9A" w:rsidRPr="008D7C9A" w:rsidRDefault="008D7C9A" w:rsidP="00F95FB3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V2XLTE</w:t>
            </w:r>
          </w:p>
        </w:tc>
      </w:tr>
      <w:tr w:rsidR="008D7C9A" w:rsidRPr="008D7C9A" w:rsidTr="00287EF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2" w:history="1">
              <w:r w:rsidRPr="00287E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S1-162192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t>KPN, LG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 xml:space="preserve">CR22.185v14.1.0: </w:t>
            </w:r>
            <w:r w:rsidRPr="00287EFB">
              <w:t>Distribution of V2X messages to locally relevant V2X application servers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Revised to S1-162379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WI code V2XLTE CR#0009R- Cat F</w:t>
            </w:r>
          </w:p>
        </w:tc>
      </w:tr>
      <w:tr w:rsidR="00287EFB" w:rsidRPr="008D7C9A" w:rsidTr="00287EF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</w:pPr>
            <w:hyperlink r:id="rId113" w:history="1">
              <w:r w:rsidRPr="00287EFB">
                <w:rPr>
                  <w:rStyle w:val="Hyperlink"/>
                  <w:rFonts w:cs="Arial"/>
                  <w:color w:val="auto"/>
                </w:rPr>
                <w:t>S1-162379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</w:pPr>
            <w:r w:rsidRPr="00287EFB">
              <w:t>KPN, LG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CR22.185v14.1.0: Distribution of V2X messages to locally relevant V2X application servers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i/>
                <w:szCs w:val="18"/>
                <w:lang w:eastAsia="ar-SA"/>
              </w:rPr>
              <w:t>WI code V2XLTE CR#0009R- Cat F</w:t>
            </w:r>
          </w:p>
          <w:p w:rsid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Revision of S1-162192.</w:t>
            </w:r>
          </w:p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87EF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D7C9A" w:rsidRPr="008D7C9A" w:rsidTr="00287EF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4" w:history="1">
              <w:r w:rsidRPr="00287EF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S1-162201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lang w:eastAsia="ko-KR"/>
              </w:rPr>
            </w:pPr>
            <w:r w:rsidRPr="00287EFB">
              <w:rPr>
                <w:lang w:eastAsia="ko-KR"/>
              </w:rPr>
              <w:t>ETRI, KTL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 xml:space="preserve">CR22.185v14.1.0: Correction of speed </w:t>
            </w:r>
            <w:proofErr w:type="spellStart"/>
            <w:r w:rsidRPr="00287EFB">
              <w:rPr>
                <w:rFonts w:eastAsia="Times New Roman" w:cs="Arial"/>
                <w:szCs w:val="18"/>
                <w:lang w:eastAsia="ar-SA"/>
              </w:rPr>
              <w:t>parame</w:t>
            </w:r>
            <w:r w:rsidRPr="00287EFB">
              <w:rPr>
                <w:rFonts w:eastAsia="Times New Roman" w:cs="Arial"/>
                <w:szCs w:val="18"/>
                <w:highlight w:val="yellow"/>
                <w:lang w:eastAsia="ar-SA"/>
              </w:rPr>
              <w:t>n</w:t>
            </w:r>
            <w:r w:rsidRPr="00287EFB">
              <w:rPr>
                <w:rFonts w:eastAsia="Times New Roman" w:cs="Arial"/>
                <w:szCs w:val="18"/>
                <w:lang w:eastAsia="ar-SA"/>
              </w:rPr>
              <w:t>ter</w:t>
            </w:r>
            <w:proofErr w:type="spellEnd"/>
            <w:r w:rsidRPr="00287EFB">
              <w:rPr>
                <w:rFonts w:eastAsia="Times New Roman" w:cs="Arial"/>
                <w:szCs w:val="18"/>
                <w:lang w:eastAsia="ar-SA"/>
              </w:rPr>
              <w:t xml:space="preserve"> values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Revised to S1-162381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87EF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287EFB">
              <w:rPr>
                <w:i/>
              </w:rPr>
              <w:t>V2XLTE</w:t>
            </w:r>
            <w:r w:rsidRPr="00287EFB">
              <w:rPr>
                <w:rFonts w:eastAsia="Times New Roman" w:cs="Arial"/>
                <w:i/>
                <w:szCs w:val="18"/>
                <w:lang w:eastAsia="ar-SA"/>
              </w:rPr>
              <w:t xml:space="preserve"> CR#0010 R- Cat F</w:t>
            </w:r>
          </w:p>
          <w:p w:rsidR="008D7C9A" w:rsidRPr="00287EFB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87EFB" w:rsidRPr="008D7C9A" w:rsidTr="00287EF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</w:pPr>
            <w:hyperlink r:id="rId115" w:history="1">
              <w:r w:rsidRPr="00287EFB">
                <w:rPr>
                  <w:rStyle w:val="Hyperlink"/>
                  <w:rFonts w:cs="Arial"/>
                  <w:color w:val="auto"/>
                </w:rPr>
                <w:t>S1-162381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lang w:eastAsia="ko-KR"/>
              </w:rPr>
            </w:pPr>
            <w:r w:rsidRPr="00287EFB">
              <w:rPr>
                <w:lang w:eastAsia="ko-KR"/>
              </w:rPr>
              <w:t>ETRI, KTL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 xml:space="preserve">CR22.185v14.1.0: Correction of speed </w:t>
            </w:r>
            <w:proofErr w:type="spellStart"/>
            <w:r w:rsidRPr="00287EFB">
              <w:rPr>
                <w:rFonts w:eastAsia="Times New Roman" w:cs="Arial"/>
                <w:szCs w:val="18"/>
                <w:lang w:eastAsia="ar-SA"/>
              </w:rPr>
              <w:t>paramenter</w:t>
            </w:r>
            <w:proofErr w:type="spellEnd"/>
            <w:r w:rsidRPr="00287EFB">
              <w:rPr>
                <w:rFonts w:eastAsia="Times New Roman" w:cs="Arial"/>
                <w:szCs w:val="18"/>
                <w:lang w:eastAsia="ar-SA"/>
              </w:rPr>
              <w:t xml:space="preserve"> values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287EFB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287EFB">
              <w:rPr>
                <w:i/>
              </w:rPr>
              <w:t>V2XLTE</w:t>
            </w:r>
            <w:r w:rsidRPr="00287EFB">
              <w:rPr>
                <w:rFonts w:eastAsia="Times New Roman" w:cs="Arial"/>
                <w:i/>
                <w:szCs w:val="18"/>
                <w:lang w:eastAsia="ar-SA"/>
              </w:rPr>
              <w:t xml:space="preserve"> CR#0010 R- Cat F</w:t>
            </w:r>
          </w:p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7EFB">
              <w:rPr>
                <w:rFonts w:eastAsia="Times New Roman" w:cs="Arial"/>
                <w:szCs w:val="18"/>
                <w:lang w:eastAsia="ar-SA"/>
              </w:rPr>
              <w:t>Revision of S1-162201.</w:t>
            </w:r>
          </w:p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87EFB" w:rsidRPr="00287EFB" w:rsidRDefault="00287EFB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87EFB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8D7C9A" w:rsidRPr="008D7C9A" w:rsidTr="00F95FB3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D7C9A" w:rsidRPr="008D7C9A" w:rsidRDefault="008D7C9A" w:rsidP="00F95FB3">
            <w:pPr>
              <w:pStyle w:val="Heading2"/>
            </w:pPr>
            <w:r w:rsidRPr="008D7C9A">
              <w:t>LS (only on V2X Security CR specifically assigned to V2X Drafting Session from Plenary)</w:t>
            </w:r>
          </w:p>
        </w:tc>
      </w:tr>
      <w:tr w:rsidR="008D7C9A" w:rsidRPr="008D7C9A" w:rsidTr="008F0A0F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7C9A" w:rsidRPr="008D7C9A" w:rsidRDefault="008D7C9A" w:rsidP="00F95FB3">
            <w:pPr>
              <w:pStyle w:val="Heading5"/>
              <w:rPr>
                <w:rFonts w:cs="Arial"/>
              </w:rPr>
            </w:pPr>
            <w:r w:rsidRPr="008D7C9A">
              <w:rPr>
                <w:rFonts w:cs="Arial"/>
              </w:rPr>
              <w:t>V2X Security (Taken over from LS section)</w:t>
            </w:r>
          </w:p>
        </w:tc>
      </w:tr>
      <w:tr w:rsidR="008D7C9A" w:rsidRPr="008D7C9A" w:rsidTr="008F0A0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cs="Arial"/>
              </w:rPr>
            </w:pPr>
            <w:hyperlink r:id="rId116" w:history="1">
              <w:r w:rsidRPr="008F0A0F">
                <w:rPr>
                  <w:rStyle w:val="Hyperlink"/>
                  <w:rFonts w:cs="Arial"/>
                  <w:color w:val="auto"/>
                </w:rPr>
                <w:t>S1-162258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 xml:space="preserve">LG Electronics </w:t>
            </w:r>
            <w:proofErr w:type="spellStart"/>
            <w:r w:rsidRPr="008F0A0F">
              <w:rPr>
                <w:rFonts w:eastAsia="Times New Roman" w:cs="Arial"/>
                <w:szCs w:val="18"/>
                <w:lang w:eastAsia="ar-SA"/>
              </w:rPr>
              <w:t>Inc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>CR22.185v14.1.0: Correction on V2X Privacy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>Revised to S1-162382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F0A0F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F0A0F">
              <w:rPr>
                <w:i/>
              </w:rPr>
              <w:t>V2XLTE</w:t>
            </w:r>
            <w:r w:rsidRPr="008F0A0F">
              <w:rPr>
                <w:rFonts w:eastAsia="Times New Roman" w:cs="Arial"/>
                <w:i/>
                <w:szCs w:val="18"/>
                <w:lang w:eastAsia="ar-SA"/>
              </w:rPr>
              <w:t xml:space="preserve"> CR#0002R3 Cat B</w:t>
            </w:r>
          </w:p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F0A0F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 xml:space="preserve">No revision marks on CR </w:t>
            </w:r>
            <w:proofErr w:type="spellStart"/>
            <w:r w:rsidRPr="008F0A0F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coverpage</w:t>
            </w:r>
            <w:proofErr w:type="spellEnd"/>
            <w:r w:rsidRPr="008F0A0F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. Remove changes on changes</w:t>
            </w:r>
          </w:p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i/>
                <w:szCs w:val="18"/>
                <w:lang w:eastAsia="ar-SA"/>
              </w:rPr>
              <w:t>Revision of S1-162055.</w:t>
            </w:r>
          </w:p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>Revision of S1-162246.</w:t>
            </w:r>
          </w:p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8D7C9A" w:rsidRPr="008F0A0F" w:rsidRDefault="008D7C9A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 xml:space="preserve">Drafting Note: This was first opened in Plenary </w:t>
            </w:r>
            <w:r w:rsidRPr="008F0A0F">
              <w:rPr>
                <w:rFonts w:eastAsia="Times New Roman" w:cs="Arial"/>
                <w:szCs w:val="18"/>
                <w:lang w:eastAsia="ar-SA"/>
              </w:rPr>
              <w:lastRenderedPageBreak/>
              <w:t>and transferred to Drafting.</w:t>
            </w:r>
          </w:p>
        </w:tc>
      </w:tr>
      <w:tr w:rsidR="008F0A0F" w:rsidRPr="008D7C9A" w:rsidTr="008F0A0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0F" w:rsidRPr="008F0A0F" w:rsidRDefault="008F0A0F" w:rsidP="00F95FB3">
            <w:pPr>
              <w:snapToGrid w:val="0"/>
              <w:spacing w:after="0" w:line="240" w:lineRule="auto"/>
            </w:pPr>
            <w:hyperlink r:id="rId117" w:history="1">
              <w:r w:rsidRPr="008F0A0F">
                <w:rPr>
                  <w:rStyle w:val="Hyperlink"/>
                  <w:rFonts w:cs="Arial"/>
                  <w:color w:val="auto"/>
                </w:rPr>
                <w:t>S1-162382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 xml:space="preserve">LG Electronics </w:t>
            </w:r>
            <w:proofErr w:type="spellStart"/>
            <w:r w:rsidRPr="008F0A0F">
              <w:rPr>
                <w:rFonts w:eastAsia="Times New Roman" w:cs="Arial"/>
                <w:szCs w:val="18"/>
                <w:lang w:eastAsia="ar-SA"/>
              </w:rPr>
              <w:t>Inc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>CR22.185v14.1.0: Correction on V2X Privacy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F0A0F">
              <w:rPr>
                <w:rFonts w:eastAsia="Times New Roman" w:cs="Arial"/>
                <w:i/>
                <w:szCs w:val="18"/>
                <w:lang w:eastAsia="ar-SA"/>
              </w:rPr>
              <w:t xml:space="preserve">WI code </w:t>
            </w:r>
            <w:r w:rsidRPr="008F0A0F">
              <w:rPr>
                <w:i/>
              </w:rPr>
              <w:t>V2XLTE</w:t>
            </w:r>
            <w:r w:rsidRPr="008F0A0F">
              <w:rPr>
                <w:rFonts w:eastAsia="Times New Roman" w:cs="Arial"/>
                <w:i/>
                <w:szCs w:val="18"/>
                <w:lang w:eastAsia="ar-SA"/>
              </w:rPr>
              <w:t xml:space="preserve"> CR#0002R3 Cat B</w:t>
            </w:r>
          </w:p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F0A0F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 xml:space="preserve">No revision marks on CR </w:t>
            </w:r>
            <w:proofErr w:type="spellStart"/>
            <w:r w:rsidRPr="008F0A0F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coverpage</w:t>
            </w:r>
            <w:proofErr w:type="spellEnd"/>
            <w:r w:rsidRPr="008F0A0F">
              <w:rPr>
                <w:rFonts w:eastAsia="Times New Roman" w:cs="Arial"/>
                <w:i/>
                <w:szCs w:val="18"/>
                <w:highlight w:val="yellow"/>
                <w:lang w:eastAsia="ar-SA"/>
              </w:rPr>
              <w:t>. Remove changes on changes</w:t>
            </w:r>
          </w:p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F0A0F">
              <w:rPr>
                <w:rFonts w:eastAsia="Times New Roman" w:cs="Arial"/>
                <w:i/>
                <w:szCs w:val="18"/>
                <w:lang w:eastAsia="ar-SA"/>
              </w:rPr>
              <w:t>Revision of S1-162055.</w:t>
            </w:r>
          </w:p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F0A0F">
              <w:rPr>
                <w:rFonts w:eastAsia="Times New Roman" w:cs="Arial"/>
                <w:i/>
                <w:szCs w:val="18"/>
                <w:lang w:eastAsia="ar-SA"/>
              </w:rPr>
              <w:t>Revision of S1-162246.</w:t>
            </w:r>
          </w:p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</w:p>
          <w:p w:rsidR="008F0A0F" w:rsidRPr="008F0A0F" w:rsidRDefault="008F0A0F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0A0F">
              <w:rPr>
                <w:rFonts w:eastAsia="Times New Roman" w:cs="Arial"/>
                <w:szCs w:val="18"/>
                <w:lang w:eastAsia="ar-SA"/>
              </w:rPr>
              <w:t>Revision of S1-162258.</w:t>
            </w:r>
          </w:p>
        </w:tc>
      </w:tr>
      <w:tr w:rsidR="003A21D9" w:rsidRPr="008D7C9A" w:rsidTr="003A21D9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3A21D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0065E1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 of </w:t>
            </w:r>
            <w:r w:rsidRPr="008D7C9A">
              <w:rPr>
                <w:rFonts w:eastAsia="Times New Roman" w:cs="Arial"/>
                <w:szCs w:val="18"/>
                <w:lang w:eastAsia="ar-SA"/>
              </w:rPr>
              <w:t>162072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0627A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2012 HW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0627A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2116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Int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end of Q1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C2527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2152 (assigned 0824 10:35am)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C2527" w:rsidP="001C252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Left empty as of 0824 1020am</w:t>
            </w: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2114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2115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2050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2143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2051 Q2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2051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2142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2144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2202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2077 Q3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2178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2350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2076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2151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2153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2184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2078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2079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2046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2053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2047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2244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2245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S1-162379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2192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2181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2201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94262" w:rsidP="0019426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2258 @ 9am Wed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2471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2071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2471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Consolidation – initial set</w:t>
            </w: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2351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2048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2083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2353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2164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S1-162389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2355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2377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667FB5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2363 End of Q4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2370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2371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2354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2359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2362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2369+2366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2378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S1-162399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2367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D863A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863A2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34104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S1-162452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9E29BD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2361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D863A2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3A2" w:rsidRPr="008D7C9A" w:rsidRDefault="00134104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452-469 from SMARTER; Alain assigned;</w:t>
            </w:r>
          </w:p>
        </w:tc>
      </w:tr>
      <w:tr w:rsidR="00134104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2380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34104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2372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34104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2391 HW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End of V2X session</w:t>
            </w:r>
          </w:p>
        </w:tc>
      </w:tr>
      <w:tr w:rsidR="00134104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104" w:rsidRPr="008D7C9A" w:rsidRDefault="00134104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F95FB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F95F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9B35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9B35A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3A21D9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 assigned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6D607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proofErr w:type="spellStart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NOT allocated during drafting session (admin purposes only)</w:t>
            </w: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E29BD" w:rsidRPr="008D7C9A" w:rsidTr="0084775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S1-162</w:t>
            </w:r>
            <w:r>
              <w:rPr>
                <w:rFonts w:eastAsia="Times New Roman" w:cs="Arial"/>
                <w:szCs w:val="18"/>
                <w:lang w:eastAsia="ar-SA"/>
              </w:rPr>
              <w:t>469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9BD" w:rsidRPr="008D7C9A" w:rsidRDefault="009E29BD" w:rsidP="0084775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:rsidR="003A21D9" w:rsidRPr="008D7C9A" w:rsidRDefault="003A21D9" w:rsidP="003A21D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D7C9A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:rsidR="00910974" w:rsidRDefault="00910974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Have agreed 4 UC’s, one Consideration, some KPI value update, etc.;</w:t>
            </w:r>
          </w:p>
          <w:p w:rsidR="009E29BD" w:rsidRDefault="009E29BD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Consolidation: initial set of CPRs (based on v0.1.0), tentatively agreed to handle with newly agreed UC’s (when become available)</w:t>
            </w:r>
          </w:p>
          <w:p w:rsidR="003A21D9" w:rsidRPr="008D7C9A" w:rsidRDefault="009E29BD" w:rsidP="00910974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New Use Cases: </w:t>
            </w:r>
            <w:r w:rsidR="00910974">
              <w:rPr>
                <w:rFonts w:eastAsia="Arial Unicode MS" w:cs="Arial"/>
                <w:i/>
                <w:szCs w:val="18"/>
              </w:rPr>
              <w:t xml:space="preserve">(agreed) </w:t>
            </w:r>
            <w:r w:rsidR="00910974" w:rsidRPr="00910974">
              <w:rPr>
                <w:rFonts w:eastAsia="Arial Unicode MS" w:cs="Arial"/>
                <w:i/>
                <w:szCs w:val="18"/>
              </w:rPr>
              <w:t xml:space="preserve">multi PLMN environment; Cooperative Collision Avoidance; information sharing for limited/full automated driving, for automated platooning; </w:t>
            </w:r>
            <w:r w:rsidR="00910974">
              <w:rPr>
                <w:rFonts w:eastAsia="Arial Unicode MS" w:cs="Arial"/>
                <w:i/>
                <w:szCs w:val="18"/>
              </w:rPr>
              <w:t xml:space="preserve">(ongoing) </w:t>
            </w:r>
            <w:r w:rsidR="00910974" w:rsidRPr="00910974">
              <w:rPr>
                <w:rFonts w:eastAsia="Arial Unicode MS" w:cs="Arial"/>
                <w:i/>
                <w:szCs w:val="18"/>
              </w:rPr>
              <w:t>Communication Status Reporting;</w:t>
            </w:r>
            <w:r w:rsidR="00910974">
              <w:rPr>
                <w:rFonts w:eastAsia="Arial Unicode MS" w:cs="Arial"/>
                <w:i/>
                <w:szCs w:val="18"/>
              </w:rPr>
              <w:t xml:space="preserve"> </w:t>
            </w:r>
            <w:r w:rsidR="00910974" w:rsidRPr="00910974">
              <w:rPr>
                <w:rFonts w:eastAsia="Arial Unicode MS" w:cs="Arial"/>
                <w:i/>
                <w:szCs w:val="18"/>
              </w:rPr>
              <w:t>interoperability</w:t>
            </w:r>
          </w:p>
          <w:p w:rsidR="00910974" w:rsidRDefault="00910974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Whether or not, to have Sets among PRs (NR vs.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eLTE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>) - ongoing</w:t>
            </w:r>
          </w:p>
          <w:p w:rsidR="003A21D9" w:rsidRPr="008D7C9A" w:rsidRDefault="003A21D9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D7C9A">
              <w:rPr>
                <w:rFonts w:eastAsia="Arial Unicode MS" w:cs="Arial"/>
                <w:i/>
                <w:szCs w:val="18"/>
              </w:rPr>
              <w:t>main agreements</w:t>
            </w:r>
            <w:r w:rsidR="00910974">
              <w:rPr>
                <w:rFonts w:eastAsia="Arial Unicode MS" w:cs="Arial"/>
                <w:i/>
                <w:szCs w:val="18"/>
              </w:rPr>
              <w:t>: (see new UC’s above)</w:t>
            </w:r>
          </w:p>
          <w:p w:rsidR="003A21D9" w:rsidRPr="008D7C9A" w:rsidRDefault="003A21D9" w:rsidP="006D607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D7C9A">
              <w:rPr>
                <w:rFonts w:eastAsia="Arial Unicode MS" w:cs="Arial"/>
                <w:i/>
                <w:szCs w:val="18"/>
              </w:rPr>
              <w:t>any compromises made</w:t>
            </w:r>
            <w:r w:rsidR="00910974">
              <w:rPr>
                <w:rFonts w:eastAsia="Arial Unicode MS" w:cs="Arial"/>
                <w:i/>
                <w:szCs w:val="18"/>
              </w:rPr>
              <w:t>: will work on consolidation after new UCs are done</w:t>
            </w:r>
          </w:p>
          <w:p w:rsidR="003A21D9" w:rsidRPr="008D7C9A" w:rsidRDefault="003A21D9" w:rsidP="003A21D9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3A21D9" w:rsidRPr="008D7C9A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:rsidR="003A21D9" w:rsidRPr="008D7C9A" w:rsidRDefault="003A21D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" w:name="_Toc316030641"/>
            <w:bookmarkStart w:id="5" w:name="_Toc324137383"/>
            <w:bookmarkStart w:id="6" w:name="_Toc331152547"/>
            <w:bookmarkStart w:id="7" w:name="_Toc378052474"/>
            <w:bookmarkStart w:id="8" w:name="_Toc387990783"/>
            <w:bookmarkStart w:id="9" w:name="_Toc395595534"/>
            <w:bookmarkStart w:id="10" w:name="_Toc414625515"/>
            <w:r w:rsidRPr="008D7C9A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</w:tbl>
    <w:p w:rsidR="007F07EB" w:rsidRPr="008D7C9A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D6079" w:rsidRPr="008D7C9A" w:rsidRDefault="006D6079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D6079" w:rsidRPr="008D7C9A" w:rsidRDefault="006D6079" w:rsidP="006D6079">
      <w:pPr>
        <w:spacing w:after="0" w:line="240" w:lineRule="auto"/>
        <w:rPr>
          <w:rFonts w:eastAsia="Times New Roman"/>
          <w:b/>
          <w:sz w:val="20"/>
          <w:szCs w:val="20"/>
        </w:rPr>
      </w:pPr>
      <w:r w:rsidRPr="008D7C9A">
        <w:rPr>
          <w:rFonts w:eastAsia="Times New Roman"/>
          <w:b/>
          <w:sz w:val="20"/>
          <w:szCs w:val="20"/>
        </w:rPr>
        <w:t>LEGEND</w:t>
      </w:r>
    </w:p>
    <w:p w:rsidR="006D6079" w:rsidRPr="008D7C9A" w:rsidRDefault="006D6079" w:rsidP="006D6079">
      <w:pPr>
        <w:spacing w:after="0" w:line="240" w:lineRule="auto"/>
        <w:rPr>
          <w:rFonts w:eastAsia="Times New Roman"/>
          <w:sz w:val="20"/>
          <w:szCs w:val="20"/>
        </w:rPr>
      </w:pPr>
      <w:r w:rsidRPr="008D7C9A">
        <w:rPr>
          <w:rFonts w:eastAsia="Times New Roman"/>
          <w:sz w:val="20"/>
          <w:szCs w:val="20"/>
        </w:rPr>
        <w:t xml:space="preserve">Type: CR, TS, TR, LS, REP, AGE, </w:t>
      </w:r>
      <w:proofErr w:type="spellStart"/>
      <w:r w:rsidRPr="008D7C9A">
        <w:rPr>
          <w:rFonts w:eastAsia="Times New Roman"/>
          <w:sz w:val="20"/>
          <w:szCs w:val="20"/>
        </w:rPr>
        <w:t>Cont</w:t>
      </w:r>
      <w:proofErr w:type="spellEnd"/>
    </w:p>
    <w:p w:rsidR="006D6079" w:rsidRPr="008D7C9A" w:rsidRDefault="006D6079" w:rsidP="006D6079">
      <w:pPr>
        <w:spacing w:after="0" w:line="240" w:lineRule="auto"/>
        <w:rPr>
          <w:rFonts w:eastAsia="Times New Roman"/>
          <w:sz w:val="20"/>
          <w:szCs w:val="20"/>
        </w:rPr>
      </w:pPr>
      <w:r w:rsidRPr="008D7C9A">
        <w:rPr>
          <w:rFonts w:eastAsia="Times New Roman"/>
          <w:sz w:val="20"/>
          <w:szCs w:val="20"/>
        </w:rPr>
        <w:t>Conclusion: Agreed, Revised to S1-16xxxx, Noted, Withdrawn, Not Handled</w:t>
      </w:r>
    </w:p>
    <w:p w:rsidR="006D6079" w:rsidRPr="008D7C9A" w:rsidRDefault="006D6079" w:rsidP="006D6079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6D6079" w:rsidRPr="008D7C9A" w:rsidTr="003A21D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Revised to S1-16xxxx</w:t>
            </w:r>
          </w:p>
        </w:tc>
        <w:tc>
          <w:tcPr>
            <w:tcW w:w="4111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6079" w:rsidRPr="008D7C9A" w:rsidTr="003A21D9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S1-16xxxx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7C9A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7C9A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079" w:rsidRPr="008D7C9A" w:rsidRDefault="006D6079" w:rsidP="003A21D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6D6079" w:rsidRPr="008D7C9A" w:rsidRDefault="006D6079" w:rsidP="006D6079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6D6079" w:rsidRPr="008D7C9A" w:rsidRDefault="006D6079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6D6079" w:rsidRPr="008D7C9A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87A" w:rsidRDefault="00BD687A" w:rsidP="002E015E">
      <w:pPr>
        <w:spacing w:after="0" w:line="240" w:lineRule="auto"/>
      </w:pPr>
      <w:r>
        <w:separator/>
      </w:r>
    </w:p>
  </w:endnote>
  <w:endnote w:type="continuationSeparator" w:id="0">
    <w:p w:rsidR="00BD687A" w:rsidRDefault="00BD687A" w:rsidP="002E015E">
      <w:pPr>
        <w:spacing w:after="0" w:line="240" w:lineRule="auto"/>
      </w:pPr>
      <w:r>
        <w:continuationSeparator/>
      </w:r>
    </w:p>
  </w:endnote>
  <w:endnote w:type="continuationNotice" w:id="1">
    <w:p w:rsidR="00BD687A" w:rsidRDefault="00BD68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87A" w:rsidRDefault="00BD687A" w:rsidP="002E015E">
      <w:pPr>
        <w:spacing w:after="0" w:line="240" w:lineRule="auto"/>
      </w:pPr>
      <w:r>
        <w:separator/>
      </w:r>
    </w:p>
  </w:footnote>
  <w:footnote w:type="continuationSeparator" w:id="0">
    <w:p w:rsidR="00BD687A" w:rsidRDefault="00BD687A" w:rsidP="002E015E">
      <w:pPr>
        <w:spacing w:after="0" w:line="240" w:lineRule="auto"/>
      </w:pPr>
      <w:r>
        <w:continuationSeparator/>
      </w:r>
    </w:p>
  </w:footnote>
  <w:footnote w:type="continuationNotice" w:id="1">
    <w:p w:rsidR="00BD687A" w:rsidRDefault="00BD68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5E1"/>
    <w:rsid w:val="0000757F"/>
    <w:rsid w:val="00010483"/>
    <w:rsid w:val="000109E4"/>
    <w:rsid w:val="00011475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7A5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1CCC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2DE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104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2B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3153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0BF9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262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527"/>
    <w:rsid w:val="001C26AB"/>
    <w:rsid w:val="001C29C3"/>
    <w:rsid w:val="001C36E8"/>
    <w:rsid w:val="001C37E3"/>
    <w:rsid w:val="001C3856"/>
    <w:rsid w:val="001C3B51"/>
    <w:rsid w:val="001C3FDE"/>
    <w:rsid w:val="001C4876"/>
    <w:rsid w:val="001C55D8"/>
    <w:rsid w:val="001C59A1"/>
    <w:rsid w:val="001C6732"/>
    <w:rsid w:val="001C6F50"/>
    <w:rsid w:val="001C714E"/>
    <w:rsid w:val="001C78B6"/>
    <w:rsid w:val="001C7AA9"/>
    <w:rsid w:val="001C7B41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493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B99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53B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922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448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6D6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15C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57D"/>
    <w:rsid w:val="0028486D"/>
    <w:rsid w:val="00285C19"/>
    <w:rsid w:val="002869E0"/>
    <w:rsid w:val="00287083"/>
    <w:rsid w:val="0028737B"/>
    <w:rsid w:val="00287720"/>
    <w:rsid w:val="00287EFB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18C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AB0"/>
    <w:rsid w:val="002D5DA9"/>
    <w:rsid w:val="002D603C"/>
    <w:rsid w:val="002D6388"/>
    <w:rsid w:val="002D648E"/>
    <w:rsid w:val="002D693E"/>
    <w:rsid w:val="002D6ACF"/>
    <w:rsid w:val="002D6BF2"/>
    <w:rsid w:val="002D6DC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36A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455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2BD4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1D9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D65"/>
    <w:rsid w:val="003B5305"/>
    <w:rsid w:val="003B546F"/>
    <w:rsid w:val="003B5866"/>
    <w:rsid w:val="003B5C92"/>
    <w:rsid w:val="003B6578"/>
    <w:rsid w:val="003B7814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1BEA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A7B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B7A"/>
    <w:rsid w:val="003F5DA0"/>
    <w:rsid w:val="003F6679"/>
    <w:rsid w:val="003F7374"/>
    <w:rsid w:val="003F7472"/>
    <w:rsid w:val="003F7773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393"/>
    <w:rsid w:val="00415846"/>
    <w:rsid w:val="00415AA2"/>
    <w:rsid w:val="00415AA9"/>
    <w:rsid w:val="00415D65"/>
    <w:rsid w:val="00415E2D"/>
    <w:rsid w:val="00416594"/>
    <w:rsid w:val="00416B70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8E9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2A85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4E7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2F7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598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19B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791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85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B26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67FB5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0FC7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0C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18E"/>
    <w:rsid w:val="006D5F58"/>
    <w:rsid w:val="006D6079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2C99"/>
    <w:rsid w:val="006F4256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2C92"/>
    <w:rsid w:val="007133D5"/>
    <w:rsid w:val="007143BD"/>
    <w:rsid w:val="00714C6F"/>
    <w:rsid w:val="007157C4"/>
    <w:rsid w:val="007165E6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0964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5E8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A2F"/>
    <w:rsid w:val="007B6E4E"/>
    <w:rsid w:val="007B6E8B"/>
    <w:rsid w:val="007B72AE"/>
    <w:rsid w:val="007B7772"/>
    <w:rsid w:val="007C0288"/>
    <w:rsid w:val="007C0B44"/>
    <w:rsid w:val="007C0C53"/>
    <w:rsid w:val="007C0D32"/>
    <w:rsid w:val="007C0F04"/>
    <w:rsid w:val="007C0FFD"/>
    <w:rsid w:val="007C18EA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49E8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67F86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14C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CC1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713"/>
    <w:rsid w:val="008A0CBE"/>
    <w:rsid w:val="008A0D24"/>
    <w:rsid w:val="008A230A"/>
    <w:rsid w:val="008A255D"/>
    <w:rsid w:val="008A25AB"/>
    <w:rsid w:val="008A2C54"/>
    <w:rsid w:val="008A2CB0"/>
    <w:rsid w:val="008A2F24"/>
    <w:rsid w:val="008A32E0"/>
    <w:rsid w:val="008A3C83"/>
    <w:rsid w:val="008A3E80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D7C9A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A0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974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6B6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3BB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DD6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B66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5A0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F0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1C03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9BD"/>
    <w:rsid w:val="009E2ADB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4DB6"/>
    <w:rsid w:val="009F5B17"/>
    <w:rsid w:val="009F6DE0"/>
    <w:rsid w:val="009F6F3A"/>
    <w:rsid w:val="009F75E0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5943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AD7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BC8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AF7D31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3FC1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787"/>
    <w:rsid w:val="00B67AF1"/>
    <w:rsid w:val="00B67C72"/>
    <w:rsid w:val="00B67C8D"/>
    <w:rsid w:val="00B71022"/>
    <w:rsid w:val="00B71105"/>
    <w:rsid w:val="00B71736"/>
    <w:rsid w:val="00B71F46"/>
    <w:rsid w:val="00B73BF9"/>
    <w:rsid w:val="00B73C4A"/>
    <w:rsid w:val="00B73EAE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6C7B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592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62A"/>
    <w:rsid w:val="00BD687A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4FD"/>
    <w:rsid w:val="00C70766"/>
    <w:rsid w:val="00C7097E"/>
    <w:rsid w:val="00C70A81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5CCB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4712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24D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2F69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3A2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60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38"/>
    <w:rsid w:val="00DF0C45"/>
    <w:rsid w:val="00DF22C4"/>
    <w:rsid w:val="00DF2433"/>
    <w:rsid w:val="00DF2755"/>
    <w:rsid w:val="00DF359B"/>
    <w:rsid w:val="00DF4D1D"/>
    <w:rsid w:val="00DF4F03"/>
    <w:rsid w:val="00DF51F9"/>
    <w:rsid w:val="00DF5302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17E77"/>
    <w:rsid w:val="00E2079B"/>
    <w:rsid w:val="00E20815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3B4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28B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3D0F"/>
    <w:rsid w:val="00EE479C"/>
    <w:rsid w:val="00EE4AA9"/>
    <w:rsid w:val="00EE4CD8"/>
    <w:rsid w:val="00EE63A8"/>
    <w:rsid w:val="00EE6B32"/>
    <w:rsid w:val="00EE6B63"/>
    <w:rsid w:val="00EE748C"/>
    <w:rsid w:val="00EE79BB"/>
    <w:rsid w:val="00EE7A4B"/>
    <w:rsid w:val="00EF080E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4CE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31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8BA"/>
    <w:rsid w:val="00F52BCA"/>
    <w:rsid w:val="00F52D15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404"/>
    <w:rsid w:val="00F64610"/>
    <w:rsid w:val="00F65EAB"/>
    <w:rsid w:val="00F66569"/>
    <w:rsid w:val="00F666D4"/>
    <w:rsid w:val="00F66C09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35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338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5FB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1B1A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76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LTE\SA1\TSGS1_75_SanFrancisco\docs\docs\S1-162115.zip" TargetMode="External"/><Relationship Id="rId117" Type="http://schemas.openxmlformats.org/officeDocument/2006/relationships/hyperlink" Target="file:///D:\LTE\SA1\TSGS1_75_SanFrancisco\docs\docs\S1-162382.zip" TargetMode="External"/><Relationship Id="rId21" Type="http://schemas.openxmlformats.org/officeDocument/2006/relationships/hyperlink" Target="file:///D:\LTE\SA1\TSGS1_75_SanFrancisco\docs\docs\S1-162060.zip" TargetMode="External"/><Relationship Id="rId42" Type="http://schemas.openxmlformats.org/officeDocument/2006/relationships/hyperlink" Target="file:///D:\LTE\SA1\TSGS1_75_SanFrancisco\docs\docs\S1-162040.zip" TargetMode="External"/><Relationship Id="rId47" Type="http://schemas.openxmlformats.org/officeDocument/2006/relationships/hyperlink" Target="file:///D:\LTE\SA1\TSGS1_75_SanFrancisco\docs\docs\S1-162077.zip" TargetMode="External"/><Relationship Id="rId63" Type="http://schemas.openxmlformats.org/officeDocument/2006/relationships/hyperlink" Target="file:///D:\LTE\SA1\TSGS1_75_SanFrancisco\docs\docs\S1-162141.zip" TargetMode="External"/><Relationship Id="rId68" Type="http://schemas.openxmlformats.org/officeDocument/2006/relationships/hyperlink" Target="file:///D:\LTE\SA1\TSGS1_75_SanFrancisco\docs\docs\S1-162353.zip" TargetMode="External"/><Relationship Id="rId84" Type="http://schemas.openxmlformats.org/officeDocument/2006/relationships/hyperlink" Target="file:///D:\LTE\SA1\TSGS1_75_SanFrancisco\docs\docs\S1-162076.zip" TargetMode="External"/><Relationship Id="rId89" Type="http://schemas.openxmlformats.org/officeDocument/2006/relationships/hyperlink" Target="file:///D:\LTE\SA1\TSGS1_75_SanFrancisco\docs\docs\S1-162367.zip" TargetMode="External"/><Relationship Id="rId112" Type="http://schemas.openxmlformats.org/officeDocument/2006/relationships/hyperlink" Target="file:///C:\Users\norpahj\AppData\Local\My%20Local%20Documents\3GPP\SA1%20San%20Francisco%202016\docs\S1-162192.zip" TargetMode="External"/><Relationship Id="rId16" Type="http://schemas.openxmlformats.org/officeDocument/2006/relationships/hyperlink" Target="file:///C:\Users\norpahj\AppData\Local\My%20Local%20Documents\3GPP\SA1%20San%20Francisco%202016\docs\S1-162183.zip" TargetMode="External"/><Relationship Id="rId107" Type="http://schemas.openxmlformats.org/officeDocument/2006/relationships/hyperlink" Target="file:///D:\LTE\SA1\TSGS1_75_SanFrancisco\docs\docs\S1-162182.zip" TargetMode="External"/><Relationship Id="rId11" Type="http://schemas.openxmlformats.org/officeDocument/2006/relationships/hyperlink" Target="file:///D:\LTE\SA1\TSGS1_75_SanFrancisco\docs\docs\S1-162071.zip" TargetMode="External"/><Relationship Id="rId24" Type="http://schemas.openxmlformats.org/officeDocument/2006/relationships/hyperlink" Target="file:///D:\LTE\SA1\TSGS1_75_SanFrancisco\docs\docs\S1-162154.zip" TargetMode="External"/><Relationship Id="rId32" Type="http://schemas.openxmlformats.org/officeDocument/2006/relationships/hyperlink" Target="file:///D:\LTE\SA1\TSGS1_75_SanFrancisco\docs\docs\S1-162052.zip" TargetMode="External"/><Relationship Id="rId37" Type="http://schemas.openxmlformats.org/officeDocument/2006/relationships/hyperlink" Target="file:///D:\LTE\SA1\TSGS1_75_SanFrancisco\docs\docs\S1-162142.zip" TargetMode="External"/><Relationship Id="rId40" Type="http://schemas.openxmlformats.org/officeDocument/2006/relationships/hyperlink" Target="file:///D:\LTE\SA1\TSGS1_75_SanFrancisco\docs\docs\S1-162361.zip" TargetMode="External"/><Relationship Id="rId45" Type="http://schemas.openxmlformats.org/officeDocument/2006/relationships/hyperlink" Target="file:///D:\LTE\SA1\TSGS1_75_SanFrancisco\docs\docs\S1-162362.zip" TargetMode="External"/><Relationship Id="rId53" Type="http://schemas.openxmlformats.org/officeDocument/2006/relationships/hyperlink" Target="file:///D:\LTE\SA1\TSGS1_75_SanFrancisco\docs\docs\S1-162392.zip" TargetMode="External"/><Relationship Id="rId58" Type="http://schemas.openxmlformats.org/officeDocument/2006/relationships/hyperlink" Target="file:///D:\LTE\SA1\TSGS1_75_SanFrancisco\docs\docs\S1-162376.zip" TargetMode="External"/><Relationship Id="rId66" Type="http://schemas.openxmlformats.org/officeDocument/2006/relationships/hyperlink" Target="file:///D:\LTE\SA1\TSGS1_75_SanFrancisco\docs\docs\S1-162398.zip" TargetMode="External"/><Relationship Id="rId74" Type="http://schemas.openxmlformats.org/officeDocument/2006/relationships/hyperlink" Target="file:///D:\LTE\SA1\TSGS1_75_SanFrancisco\docs\docs\S1-162372.zip" TargetMode="External"/><Relationship Id="rId79" Type="http://schemas.openxmlformats.org/officeDocument/2006/relationships/hyperlink" Target="file:///D:\LTE\SA1\TSGS1_75_SanFrancisco\docs\docs\S1-162045.zip" TargetMode="External"/><Relationship Id="rId87" Type="http://schemas.openxmlformats.org/officeDocument/2006/relationships/hyperlink" Target="file:///D:\LTE\SA1\TSGS1_75_SanFrancisco\docs\docs\S1-162386.zip" TargetMode="External"/><Relationship Id="rId102" Type="http://schemas.openxmlformats.org/officeDocument/2006/relationships/hyperlink" Target="file:///D:\LTE\SA1\TSGS1_75_SanFrancisco\docs\docs\S1-162044.zip" TargetMode="External"/><Relationship Id="rId110" Type="http://schemas.openxmlformats.org/officeDocument/2006/relationships/hyperlink" Target="file:///D:\LTE\SA1\TSGS1_75_SanFrancisco\docs\docs\S1-162081.zip" TargetMode="External"/><Relationship Id="rId115" Type="http://schemas.openxmlformats.org/officeDocument/2006/relationships/hyperlink" Target="file:///D:\LTE\SA1\TSGS1_75_SanFrancisco\docs\docs\S1-162381.zip" TargetMode="External"/><Relationship Id="rId5" Type="http://schemas.openxmlformats.org/officeDocument/2006/relationships/settings" Target="settings.xml"/><Relationship Id="rId61" Type="http://schemas.openxmlformats.org/officeDocument/2006/relationships/hyperlink" Target="file:///D:\LTE\SA1\TSGS1_75_SanFrancisco\docs\docs\S1-162377.zip" TargetMode="External"/><Relationship Id="rId82" Type="http://schemas.openxmlformats.org/officeDocument/2006/relationships/hyperlink" Target="file:///D:\LTE\SA1\TSGS1_75_SanFrancisco\docs\docs\S1-162350.zip" TargetMode="External"/><Relationship Id="rId90" Type="http://schemas.openxmlformats.org/officeDocument/2006/relationships/hyperlink" Target="file:///D:\LTE\SA1\TSGS1_75_SanFrancisco\docs\docs\S1-162399.zip" TargetMode="External"/><Relationship Id="rId95" Type="http://schemas.openxmlformats.org/officeDocument/2006/relationships/hyperlink" Target="file:///D:\LTE\SA1\TSGS1_75_SanFrancisco\docs\docs\S1-162184.zip" TargetMode="External"/><Relationship Id="rId19" Type="http://schemas.openxmlformats.org/officeDocument/2006/relationships/hyperlink" Target="file:///D:\LTE\SA1\TSGS1_75_SanFrancisco\docs\docs\S1-162051.zip" TargetMode="External"/><Relationship Id="rId14" Type="http://schemas.openxmlformats.org/officeDocument/2006/relationships/hyperlink" Target="file:///D:\LTE\SA1\TSGS1_75_SanFrancisco\docs\docs\S1-162351.zip" TargetMode="External"/><Relationship Id="rId22" Type="http://schemas.openxmlformats.org/officeDocument/2006/relationships/hyperlink" Target="file:///D:\LTE\SA1\TSGS1_75_SanFrancisco\docs\docs\S1-162143.zip" TargetMode="External"/><Relationship Id="rId27" Type="http://schemas.openxmlformats.org/officeDocument/2006/relationships/hyperlink" Target="file:///D:\LTE\SA1\TSGS1_75_SanFrancisco\docs\docs\S1-162355.zip" TargetMode="External"/><Relationship Id="rId30" Type="http://schemas.openxmlformats.org/officeDocument/2006/relationships/hyperlink" Target="file:///D:\LTE\SA1\TSGS1_75_SanFrancisco\docs\docs\S1-162354.zip" TargetMode="External"/><Relationship Id="rId35" Type="http://schemas.openxmlformats.org/officeDocument/2006/relationships/hyperlink" Target="file:///D:\LTE\SA1\TSGS1_75_SanFrancisco\docs\docs\S1-162116.zip" TargetMode="External"/><Relationship Id="rId43" Type="http://schemas.openxmlformats.org/officeDocument/2006/relationships/hyperlink" Target="file:///D:\LTE\SA1\TSGS1_75_SanFrancisco\docs\docs\S1-162059.zip" TargetMode="External"/><Relationship Id="rId48" Type="http://schemas.openxmlformats.org/officeDocument/2006/relationships/hyperlink" Target="file:///D:\LTE\SA1\TSGS1_75_SanFrancisco\docs\docs\S1-162363.zip" TargetMode="External"/><Relationship Id="rId56" Type="http://schemas.openxmlformats.org/officeDocument/2006/relationships/hyperlink" Target="file:///D:\LTE\SA1\TSGS1_75_SanFrancisco\docs\docs\S1-162393.zip" TargetMode="External"/><Relationship Id="rId64" Type="http://schemas.openxmlformats.org/officeDocument/2006/relationships/hyperlink" Target="file:///D:\LTE\SA1\TSGS1_75_SanFrancisco\docs\docs\S1-162245.zip" TargetMode="External"/><Relationship Id="rId69" Type="http://schemas.openxmlformats.org/officeDocument/2006/relationships/hyperlink" Target="file:///D:\LTE\SA1\TSGS1_75_SanFrancisco\docs\docs\S1-162387.zip" TargetMode="External"/><Relationship Id="rId77" Type="http://schemas.openxmlformats.org/officeDocument/2006/relationships/hyperlink" Target="file:///D:\LTE\SA1\TSGS1_75_SanFrancisco\docs\docs\S1-162380.zip" TargetMode="External"/><Relationship Id="rId100" Type="http://schemas.openxmlformats.org/officeDocument/2006/relationships/hyperlink" Target="file:///D:\LTE\SA1\TSGS1_75_SanFrancisco\docs\docs\S1-162053.zip" TargetMode="External"/><Relationship Id="rId105" Type="http://schemas.openxmlformats.org/officeDocument/2006/relationships/hyperlink" Target="file:///D:\LTE\SA1\TSGS1_75_SanFrancisco\docs\docs\S1-162048.zip" TargetMode="External"/><Relationship Id="rId113" Type="http://schemas.openxmlformats.org/officeDocument/2006/relationships/hyperlink" Target="file:///D:\LTE\SA1\TSGS1_75_SanFrancisco\docs\docs\S1-162379.zip" TargetMode="External"/><Relationship Id="rId118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file:///D:\LTE\SA1\TSGS1_75_SanFrancisco\docs\docs\S1-162078.zip" TargetMode="External"/><Relationship Id="rId72" Type="http://schemas.openxmlformats.org/officeDocument/2006/relationships/hyperlink" Target="file:///D:\LTE\SA1\TSGS1_75_SanFrancisco\docs\docs\S1-162179.zip" TargetMode="External"/><Relationship Id="rId80" Type="http://schemas.openxmlformats.org/officeDocument/2006/relationships/hyperlink" Target="file:///D:\LTE\SA1\TSGS1_75_SanFrancisco\docs\docs\S1-162054.zip" TargetMode="External"/><Relationship Id="rId85" Type="http://schemas.openxmlformats.org/officeDocument/2006/relationships/hyperlink" Target="file:///D:\LTE\SA1\TSGS1_75_SanFrancisco\docs\docs\S1-162366.zip" TargetMode="External"/><Relationship Id="rId93" Type="http://schemas.openxmlformats.org/officeDocument/2006/relationships/hyperlink" Target="file:///D:\LTE\SA1\TSGS1_75_SanFrancisco\docs\docs\S1-162164.zip" TargetMode="External"/><Relationship Id="rId98" Type="http://schemas.openxmlformats.org/officeDocument/2006/relationships/hyperlink" Target="file:///D:\LTE\SA1\TSGS1_75_SanFrancisco\docs\docs\S1-162046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LTE\SA1\TSGS1_75_SanFrancisco\docs\docs\S1-162383.zip" TargetMode="External"/><Relationship Id="rId17" Type="http://schemas.openxmlformats.org/officeDocument/2006/relationships/hyperlink" Target="file:///D:\LTE\SA1\TSGS1_75_SanFrancisco\docs\docs\S1-162050.zip" TargetMode="External"/><Relationship Id="rId25" Type="http://schemas.openxmlformats.org/officeDocument/2006/relationships/hyperlink" Target="file:///D:\LTE\SA1\TSGS1_75_SanFrancisco\docs\docs\S1-162049.zip" TargetMode="External"/><Relationship Id="rId33" Type="http://schemas.openxmlformats.org/officeDocument/2006/relationships/hyperlink" Target="file:///D:\LTE\SA1\TSGS1_75_SanFrancisco\docs\docs\S1-162359.zip" TargetMode="External"/><Relationship Id="rId38" Type="http://schemas.openxmlformats.org/officeDocument/2006/relationships/hyperlink" Target="file:///D:\LTE\SA1\TSGS1_75_SanFrancisco\docs\docs\S1-162360.zip" TargetMode="External"/><Relationship Id="rId46" Type="http://schemas.openxmlformats.org/officeDocument/2006/relationships/hyperlink" Target="file:///D:\LTE\SA1\TSGS1_75_SanFrancisco\docs\docs\S1-162396.zip" TargetMode="External"/><Relationship Id="rId59" Type="http://schemas.openxmlformats.org/officeDocument/2006/relationships/hyperlink" Target="file:///D:\LTE\SA1\TSGS1_75_SanFrancisco\docs\docs\S1-162140.zip" TargetMode="External"/><Relationship Id="rId67" Type="http://schemas.openxmlformats.org/officeDocument/2006/relationships/hyperlink" Target="file:///D:\LTE\SA1\TSGS1_75_SanFrancisco\docs\docs\S1-162152.zip" TargetMode="External"/><Relationship Id="rId103" Type="http://schemas.openxmlformats.org/officeDocument/2006/relationships/hyperlink" Target="file:///D:\LTE\SA1\TSGS1_75_SanFrancisco\docs\docs\S1-162047.zip" TargetMode="External"/><Relationship Id="rId108" Type="http://schemas.openxmlformats.org/officeDocument/2006/relationships/hyperlink" Target="file:///D:\LTE\SA1\TSGS1_75_SanFrancisco\docs\docs\S1-162112.zip" TargetMode="External"/><Relationship Id="rId116" Type="http://schemas.openxmlformats.org/officeDocument/2006/relationships/hyperlink" Target="file:///C:\Users\norpahj\AppData\Local\My%20Local%20Documents\3GPP\SA1%20San%20Francisco%202016\docs\S1-162258.zip" TargetMode="External"/><Relationship Id="rId20" Type="http://schemas.openxmlformats.org/officeDocument/2006/relationships/hyperlink" Target="file:///D:\LTE\SA1\TSGS1_75_SanFrancisco\docs\docs\S1-162358.zip" TargetMode="External"/><Relationship Id="rId41" Type="http://schemas.openxmlformats.org/officeDocument/2006/relationships/hyperlink" Target="file:///D:\LTE\SA1\TSGS1_75_SanFrancisco\docs\docs\S1-162452.zip" TargetMode="External"/><Relationship Id="rId54" Type="http://schemas.openxmlformats.org/officeDocument/2006/relationships/hyperlink" Target="file:///D:\LTE\SA1\TSGS1_75_SanFrancisco\docs\docs\S1-162079.zip" TargetMode="External"/><Relationship Id="rId62" Type="http://schemas.openxmlformats.org/officeDocument/2006/relationships/hyperlink" Target="file:///D:\LTE\SA1\TSGS1_75_SanFrancisco\docs\docs\S1-162390.zip" TargetMode="External"/><Relationship Id="rId70" Type="http://schemas.openxmlformats.org/officeDocument/2006/relationships/hyperlink" Target="file:///D:\LTE\SA1\TSGS1_75_SanFrancisco\docs\docs\S1-162178.zip" TargetMode="External"/><Relationship Id="rId75" Type="http://schemas.openxmlformats.org/officeDocument/2006/relationships/hyperlink" Target="file:///D:\LTE\SA1\TSGS1_75_SanFrancisco\docs\docs\S1-162454.zip" TargetMode="External"/><Relationship Id="rId83" Type="http://schemas.openxmlformats.org/officeDocument/2006/relationships/hyperlink" Target="file:///D:\LTE\SA1\TSGS1_75_SanFrancisco\docs\docs\S1-162365.zip" TargetMode="External"/><Relationship Id="rId88" Type="http://schemas.openxmlformats.org/officeDocument/2006/relationships/hyperlink" Target="file:///D:\LTE\SA1\TSGS1_75_SanFrancisco\docs\docs\S1-162151.zip" TargetMode="External"/><Relationship Id="rId91" Type="http://schemas.openxmlformats.org/officeDocument/2006/relationships/hyperlink" Target="file:///D:\LTE\SA1\TSGS1_75_SanFrancisco\docs\docs\S1-162153.zip" TargetMode="External"/><Relationship Id="rId96" Type="http://schemas.openxmlformats.org/officeDocument/2006/relationships/hyperlink" Target="file:///D:\LTE\SA1\TSGS1_75_SanFrancisco\docs\docs\S1-162369.zip" TargetMode="External"/><Relationship Id="rId111" Type="http://schemas.openxmlformats.org/officeDocument/2006/relationships/hyperlink" Target="file:///D:\LTE\SA1\TSGS1_75_SanFrancisco\docs\docs\S1-162150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D:\LTE\SA1\TSGS1_75_SanFrancisco\docs\docs\S1-162384.zip" TargetMode="External"/><Relationship Id="rId23" Type="http://schemas.openxmlformats.org/officeDocument/2006/relationships/hyperlink" Target="file:///D:\LTE\SA1\TSGS1_75_SanFrancisco\docs\docs\S1-162357.zip" TargetMode="External"/><Relationship Id="rId28" Type="http://schemas.openxmlformats.org/officeDocument/2006/relationships/hyperlink" Target="file:///D:\LTE\SA1\TSGS1_75_SanFrancisco\docs\docs\S1-162389.zip" TargetMode="External"/><Relationship Id="rId36" Type="http://schemas.openxmlformats.org/officeDocument/2006/relationships/hyperlink" Target="file:///D:\LTE\SA1\TSGS1_75_SanFrancisco\docs\docs\S1-162352.zip" TargetMode="External"/><Relationship Id="rId49" Type="http://schemas.openxmlformats.org/officeDocument/2006/relationships/hyperlink" Target="file:///D:\LTE\SA1\TSGS1_75_SanFrancisco\docs\docs\S1-162391.zip" TargetMode="External"/><Relationship Id="rId57" Type="http://schemas.openxmlformats.org/officeDocument/2006/relationships/hyperlink" Target="file:///D:\LTE\SA1\TSGS1_75_SanFrancisco\docs\docs\S1-162080.zip" TargetMode="External"/><Relationship Id="rId106" Type="http://schemas.openxmlformats.org/officeDocument/2006/relationships/hyperlink" Target="file:///D:\LTE\SA1\TSGS1_75_SanFrancisco\docs\docs\S1-162385.zip" TargetMode="External"/><Relationship Id="rId114" Type="http://schemas.openxmlformats.org/officeDocument/2006/relationships/hyperlink" Target="file:///C:\Users\norpahj\AppData\Local\My%20Local%20Documents\3GPP\SA1%20San%20Francisco%202016\docs\S1-162201.zip" TargetMode="External"/><Relationship Id="rId119" Type="http://schemas.openxmlformats.org/officeDocument/2006/relationships/theme" Target="theme/theme1.xml"/><Relationship Id="rId10" Type="http://schemas.openxmlformats.org/officeDocument/2006/relationships/image" Target="media/image2.png"/><Relationship Id="rId31" Type="http://schemas.openxmlformats.org/officeDocument/2006/relationships/hyperlink" Target="file:///D:\LTE\SA1\TSGS1_75_SanFrancisco\docs\docs\S1-162394.zip" TargetMode="External"/><Relationship Id="rId44" Type="http://schemas.openxmlformats.org/officeDocument/2006/relationships/hyperlink" Target="file:///D:\LTE\SA1\TSGS1_75_SanFrancisco\docs\docs\S1-162202.zip" TargetMode="External"/><Relationship Id="rId52" Type="http://schemas.openxmlformats.org/officeDocument/2006/relationships/hyperlink" Target="file:///D:\LTE\SA1\TSGS1_75_SanFrancisco\docs\docs\S1-162370.zip" TargetMode="External"/><Relationship Id="rId60" Type="http://schemas.openxmlformats.org/officeDocument/2006/relationships/hyperlink" Target="file:///D:\LTE\SA1\TSGS1_75_SanFrancisco\docs\docs\S1-162244.zip" TargetMode="External"/><Relationship Id="rId65" Type="http://schemas.openxmlformats.org/officeDocument/2006/relationships/hyperlink" Target="file:///D:\LTE\SA1\TSGS1_75_SanFrancisco\docs\docs\S1-162378.zip" TargetMode="External"/><Relationship Id="rId73" Type="http://schemas.openxmlformats.org/officeDocument/2006/relationships/hyperlink" Target="file:///D:\LTE\SA1\TSGS1_75_SanFrancisco\docs\docs\S1-162180.zip" TargetMode="External"/><Relationship Id="rId78" Type="http://schemas.openxmlformats.org/officeDocument/2006/relationships/hyperlink" Target="file:///D:\LTE\SA1\TSGS1_75_SanFrancisco\docs\docs\S1-162453.zip" TargetMode="External"/><Relationship Id="rId81" Type="http://schemas.openxmlformats.org/officeDocument/2006/relationships/hyperlink" Target="file:///D:\LTE\SA1\TSGS1_75_SanFrancisco\docs\docs\S1-162072.zip" TargetMode="External"/><Relationship Id="rId86" Type="http://schemas.openxmlformats.org/officeDocument/2006/relationships/hyperlink" Target="file:///D:\LTE\SA1\TSGS1_75_SanFrancisco\docs\docs\S1-162083.zip" TargetMode="External"/><Relationship Id="rId94" Type="http://schemas.openxmlformats.org/officeDocument/2006/relationships/hyperlink" Target="file:///D:\LTE\SA1\TSGS1_75_SanFrancisco\docs\docs\S1-162388.zip" TargetMode="External"/><Relationship Id="rId99" Type="http://schemas.openxmlformats.org/officeDocument/2006/relationships/hyperlink" Target="file:///D:\LTE\SA1\TSGS1_75_SanFrancisco\docs\docs\S1-162373.zip" TargetMode="External"/><Relationship Id="rId101" Type="http://schemas.openxmlformats.org/officeDocument/2006/relationships/hyperlink" Target="file:///D:\LTE\SA1\TSGS1_75_SanFrancisco\docs\docs\S1-162374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hyperlink" Target="file:///D:\LTE\SA1\TSGS1_75_SanFrancisco\docs\docs\S1-162102.zip" TargetMode="External"/><Relationship Id="rId18" Type="http://schemas.openxmlformats.org/officeDocument/2006/relationships/hyperlink" Target="file:///D:\LTE\SA1\TSGS1_75_SanFrancisco\docs\docs\S1-162356.zip" TargetMode="External"/><Relationship Id="rId39" Type="http://schemas.openxmlformats.org/officeDocument/2006/relationships/hyperlink" Target="file:///D:\LTE\SA1\TSGS1_75_SanFrancisco\docs\docs\S1-162144.zip" TargetMode="External"/><Relationship Id="rId109" Type="http://schemas.openxmlformats.org/officeDocument/2006/relationships/hyperlink" Target="file:///D:\LTE\SA1\TSGS1_75_SanFrancisco\docs\docs\S1-162113.zip" TargetMode="External"/><Relationship Id="rId34" Type="http://schemas.openxmlformats.org/officeDocument/2006/relationships/hyperlink" Target="file:///D:\LTE\SA1\TSGS1_75_SanFrancisco\docs\docs\S1-162395.zip" TargetMode="External"/><Relationship Id="rId50" Type="http://schemas.openxmlformats.org/officeDocument/2006/relationships/hyperlink" Target="file:///D:\LTE\SA1\TSGS1_75_SanFrancisco\docs\docs\S1-162455.zip" TargetMode="External"/><Relationship Id="rId55" Type="http://schemas.openxmlformats.org/officeDocument/2006/relationships/hyperlink" Target="file:///D:\LTE\SA1\TSGS1_75_SanFrancisco\docs\docs\S1-162371.zip" TargetMode="External"/><Relationship Id="rId76" Type="http://schemas.openxmlformats.org/officeDocument/2006/relationships/hyperlink" Target="file:///D:\LTE\SA1\TSGS1_75_SanFrancisco\docs\docs\S1-162181.zip" TargetMode="External"/><Relationship Id="rId97" Type="http://schemas.openxmlformats.org/officeDocument/2006/relationships/hyperlink" Target="file:///D:\LTE\SA1\TSGS1_75_SanFrancisco\docs\docs\S1-162397.zip" TargetMode="External"/><Relationship Id="rId104" Type="http://schemas.openxmlformats.org/officeDocument/2006/relationships/hyperlink" Target="file:///D:\LTE\SA1\TSGS1_75_SanFrancisco\docs\docs\S1-162375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D:\LTE\SA1\TSGS1_75_SanFrancisco\docs\docs\S1-162364.zip" TargetMode="External"/><Relationship Id="rId92" Type="http://schemas.openxmlformats.org/officeDocument/2006/relationships/hyperlink" Target="file:///D:\LTE\SA1\TSGS1_75_SanFrancisco\docs\docs\S1-162368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D:\LTE\SA1\TSGS1_75_SanFrancisco\docs\docs\S1-1621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2034C-0285-4344-AF5E-4CC9B27D8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4</TotalTime>
  <Pages>12</Pages>
  <Words>4386</Words>
  <Characters>25003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29331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2016-08-25T15:40:00Z</dcterms:created>
  <dcterms:modified xsi:type="dcterms:W3CDTF">2016-08-25T15:44:00Z</dcterms:modified>
</cp:coreProperties>
</file>